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4F3CB9A0"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D3ABC">
        <w:rPr>
          <w:b/>
          <w:bCs/>
          <w:sz w:val="32"/>
          <w:szCs w:val="32"/>
        </w:rPr>
        <w:t>5</w:t>
      </w:r>
      <w:r w:rsidR="00293D1E">
        <w:rPr>
          <w:b/>
          <w:bCs/>
          <w:sz w:val="32"/>
          <w:szCs w:val="32"/>
        </w:rPr>
        <w:t>E_CC#</w:t>
      </w:r>
      <w:r w:rsidR="00860E0E">
        <w:rPr>
          <w:b/>
          <w:bCs/>
          <w:sz w:val="32"/>
          <w:szCs w:val="32"/>
        </w:rPr>
        <w:t>2</w:t>
      </w:r>
      <w:r w:rsidR="0064465A">
        <w:rPr>
          <w:b/>
          <w:bCs/>
          <w:sz w:val="32"/>
          <w:szCs w:val="32"/>
        </w:rPr>
        <w:br/>
        <w:t xml:space="preserve">Version </w:t>
      </w:r>
      <w:r w:rsidR="00B86A6C">
        <w:rPr>
          <w:b/>
          <w:bCs/>
          <w:sz w:val="32"/>
          <w:szCs w:val="32"/>
        </w:rPr>
        <w:t>1</w:t>
      </w:r>
    </w:p>
    <w:p w14:paraId="35CF83A2" w14:textId="74F9A1F5" w:rsidR="004A698B" w:rsidRDefault="004A698B"/>
    <w:p w14:paraId="27C7387B" w14:textId="5BFCF19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860E0E">
        <w:rPr>
          <w:color w:val="0000FF"/>
        </w:rPr>
        <w:t>21</w:t>
      </w:r>
      <w:r w:rsidR="00DD3ABC">
        <w:rPr>
          <w:color w:val="0000FF"/>
        </w:rPr>
        <w:t xml:space="preserve"> May</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5751BAD" w:rsidR="004A698B" w:rsidRDefault="000840CD" w:rsidP="006C270F">
      <w:r>
        <w:t xml:space="preserve">~ </w:t>
      </w:r>
      <w:r w:rsidR="00F846CD">
        <w:t>1</w:t>
      </w:r>
      <w:r w:rsidR="005768DF">
        <w:t>8</w:t>
      </w:r>
      <w:r w:rsidR="00F846CD">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43966AF" w14:textId="77777777" w:rsidR="001808CD" w:rsidRDefault="001808CD" w:rsidP="001808CD">
      <w:pPr>
        <w:pStyle w:val="FP"/>
      </w:pPr>
      <w:r>
        <w:t>AT&amp;T</w:t>
      </w:r>
    </w:p>
    <w:p w14:paraId="69251A11" w14:textId="77777777" w:rsidR="001808CD" w:rsidRDefault="001808CD" w:rsidP="001808CD">
      <w:pPr>
        <w:pStyle w:val="FP"/>
      </w:pPr>
      <w:r>
        <w:t>Broadcom</w:t>
      </w:r>
    </w:p>
    <w:p w14:paraId="4F65FDDA" w14:textId="77777777" w:rsidR="001808CD" w:rsidRDefault="001808CD" w:rsidP="001808CD">
      <w:pPr>
        <w:pStyle w:val="FP"/>
      </w:pPr>
      <w:r>
        <w:t>BT</w:t>
      </w:r>
    </w:p>
    <w:p w14:paraId="16C881D1" w14:textId="77777777" w:rsidR="001808CD" w:rsidRDefault="001808CD" w:rsidP="001808CD">
      <w:pPr>
        <w:pStyle w:val="FP"/>
      </w:pPr>
      <w:proofErr w:type="spellStart"/>
      <w:r>
        <w:t>CableLabs</w:t>
      </w:r>
      <w:proofErr w:type="spellEnd"/>
    </w:p>
    <w:p w14:paraId="2528FECD" w14:textId="77777777" w:rsidR="001808CD" w:rsidRDefault="001808CD" w:rsidP="001808CD">
      <w:pPr>
        <w:pStyle w:val="FP"/>
      </w:pPr>
      <w:r>
        <w:t>CATT</w:t>
      </w:r>
    </w:p>
    <w:p w14:paraId="30C3CA14" w14:textId="77777777" w:rsidR="001808CD" w:rsidRDefault="001808CD" w:rsidP="001808CD">
      <w:pPr>
        <w:pStyle w:val="FP"/>
      </w:pPr>
      <w:r>
        <w:t>Charter</w:t>
      </w:r>
    </w:p>
    <w:p w14:paraId="622C1F4E" w14:textId="77777777" w:rsidR="001808CD" w:rsidRDefault="001808CD" w:rsidP="001808CD">
      <w:pPr>
        <w:pStyle w:val="FP"/>
      </w:pPr>
      <w:r>
        <w:t>China Mobile</w:t>
      </w:r>
    </w:p>
    <w:p w14:paraId="51B9DC76" w14:textId="77777777" w:rsidR="001808CD" w:rsidRDefault="001808CD" w:rsidP="001808CD">
      <w:pPr>
        <w:pStyle w:val="FP"/>
      </w:pPr>
      <w:r>
        <w:t>China Telecom</w:t>
      </w:r>
    </w:p>
    <w:p w14:paraId="624B6EA3" w14:textId="77777777" w:rsidR="001808CD" w:rsidRDefault="001808CD" w:rsidP="001808CD">
      <w:pPr>
        <w:pStyle w:val="FP"/>
      </w:pPr>
      <w:r>
        <w:t>China Unicom</w:t>
      </w:r>
    </w:p>
    <w:p w14:paraId="02E03FE8" w14:textId="77777777" w:rsidR="001808CD" w:rsidRDefault="001808CD" w:rsidP="001808CD">
      <w:pPr>
        <w:pStyle w:val="FP"/>
      </w:pPr>
      <w:r>
        <w:t>Cisco</w:t>
      </w:r>
    </w:p>
    <w:p w14:paraId="70004ED7" w14:textId="77777777" w:rsidR="001808CD" w:rsidRDefault="001808CD" w:rsidP="001808CD">
      <w:pPr>
        <w:pStyle w:val="FP"/>
      </w:pPr>
      <w:r>
        <w:t>Comcast</w:t>
      </w:r>
    </w:p>
    <w:p w14:paraId="56DD8AB6" w14:textId="77777777" w:rsidR="001808CD" w:rsidRDefault="001808CD" w:rsidP="001808CD">
      <w:pPr>
        <w:pStyle w:val="FP"/>
      </w:pPr>
      <w:proofErr w:type="spellStart"/>
      <w:r>
        <w:t>Convida</w:t>
      </w:r>
      <w:proofErr w:type="spellEnd"/>
      <w:r>
        <w:t xml:space="preserve"> Wireless</w:t>
      </w:r>
    </w:p>
    <w:p w14:paraId="0C1F5B96" w14:textId="77777777" w:rsidR="001808CD" w:rsidRDefault="001808CD" w:rsidP="001808CD">
      <w:pPr>
        <w:pStyle w:val="FP"/>
      </w:pPr>
      <w:r>
        <w:t>Deutsche Telekom</w:t>
      </w:r>
    </w:p>
    <w:p w14:paraId="2A093973" w14:textId="77777777" w:rsidR="001808CD" w:rsidRDefault="001808CD" w:rsidP="001808CD">
      <w:pPr>
        <w:pStyle w:val="FP"/>
      </w:pPr>
      <w:r>
        <w:t>Ericsson</w:t>
      </w:r>
    </w:p>
    <w:p w14:paraId="3EEDADD8" w14:textId="77777777" w:rsidR="001808CD" w:rsidRDefault="001808CD" w:rsidP="001808CD">
      <w:pPr>
        <w:pStyle w:val="FP"/>
      </w:pPr>
      <w:r>
        <w:t>FirstNet</w:t>
      </w:r>
    </w:p>
    <w:p w14:paraId="3F3312BB" w14:textId="77777777" w:rsidR="001808CD" w:rsidRDefault="001808CD" w:rsidP="001808CD">
      <w:pPr>
        <w:pStyle w:val="FP"/>
      </w:pPr>
      <w:proofErr w:type="spellStart"/>
      <w:r>
        <w:t>Futurewei</w:t>
      </w:r>
      <w:proofErr w:type="spellEnd"/>
    </w:p>
    <w:p w14:paraId="256272EA" w14:textId="77777777" w:rsidR="001808CD" w:rsidRDefault="001808CD" w:rsidP="001808CD">
      <w:pPr>
        <w:pStyle w:val="FP"/>
      </w:pPr>
      <w:r>
        <w:t>Huawei</w:t>
      </w:r>
    </w:p>
    <w:p w14:paraId="4CDF52D3" w14:textId="77777777" w:rsidR="001808CD" w:rsidRDefault="001808CD" w:rsidP="001808CD">
      <w:pPr>
        <w:pStyle w:val="FP"/>
      </w:pPr>
      <w:r>
        <w:t>Intel</w:t>
      </w:r>
    </w:p>
    <w:p w14:paraId="2E793DFF" w14:textId="77777777" w:rsidR="001808CD" w:rsidRDefault="001808CD" w:rsidP="001808CD">
      <w:pPr>
        <w:pStyle w:val="FP"/>
      </w:pPr>
      <w:r>
        <w:t>Interdigital</w:t>
      </w:r>
    </w:p>
    <w:p w14:paraId="7C4C3534" w14:textId="77777777" w:rsidR="001808CD" w:rsidRDefault="001808CD" w:rsidP="001808CD">
      <w:pPr>
        <w:pStyle w:val="FP"/>
      </w:pPr>
      <w:r>
        <w:t>KDDI</w:t>
      </w:r>
    </w:p>
    <w:p w14:paraId="12A1F65E" w14:textId="77777777" w:rsidR="001808CD" w:rsidRDefault="001808CD" w:rsidP="001808CD">
      <w:pPr>
        <w:pStyle w:val="FP"/>
      </w:pPr>
      <w:r>
        <w:t>Lenovo</w:t>
      </w:r>
    </w:p>
    <w:p w14:paraId="6A752BF8" w14:textId="77777777" w:rsidR="001808CD" w:rsidRDefault="001808CD" w:rsidP="001808CD">
      <w:pPr>
        <w:pStyle w:val="FP"/>
      </w:pPr>
      <w:r>
        <w:t xml:space="preserve">LG </w:t>
      </w:r>
      <w:proofErr w:type="spellStart"/>
      <w:r>
        <w:t>Uplus</w:t>
      </w:r>
      <w:proofErr w:type="spellEnd"/>
      <w:r>
        <w:t xml:space="preserve"> </w:t>
      </w:r>
    </w:p>
    <w:p w14:paraId="2C24AF4C" w14:textId="77777777" w:rsidR="001808CD" w:rsidRDefault="001808CD" w:rsidP="001808CD">
      <w:pPr>
        <w:pStyle w:val="FP"/>
      </w:pPr>
      <w:r>
        <w:t>LGE</w:t>
      </w:r>
    </w:p>
    <w:p w14:paraId="1665C729" w14:textId="77777777" w:rsidR="001808CD" w:rsidRDefault="001808CD" w:rsidP="001808CD">
      <w:pPr>
        <w:pStyle w:val="FP"/>
      </w:pPr>
      <w:proofErr w:type="spellStart"/>
      <w:r>
        <w:t>Matrixx</w:t>
      </w:r>
      <w:proofErr w:type="spellEnd"/>
    </w:p>
    <w:p w14:paraId="59962D7C" w14:textId="77777777" w:rsidR="001808CD" w:rsidRDefault="001808CD" w:rsidP="001808CD">
      <w:pPr>
        <w:pStyle w:val="FP"/>
      </w:pPr>
      <w:r>
        <w:t>MediaTek</w:t>
      </w:r>
    </w:p>
    <w:p w14:paraId="715BD3B9" w14:textId="77777777" w:rsidR="001808CD" w:rsidRDefault="001808CD" w:rsidP="001808CD">
      <w:pPr>
        <w:pStyle w:val="FP"/>
      </w:pPr>
      <w:r>
        <w:t>NEC</w:t>
      </w:r>
    </w:p>
    <w:p w14:paraId="6AD64CB3" w14:textId="77777777" w:rsidR="001808CD" w:rsidRDefault="001808CD" w:rsidP="001808CD">
      <w:pPr>
        <w:pStyle w:val="FP"/>
      </w:pPr>
      <w:r>
        <w:t>Nokia</w:t>
      </w:r>
    </w:p>
    <w:p w14:paraId="3A496FD4" w14:textId="77777777" w:rsidR="001808CD" w:rsidRDefault="001808CD" w:rsidP="001808CD">
      <w:pPr>
        <w:pStyle w:val="FP"/>
      </w:pPr>
      <w:r>
        <w:t>NTT DOCOMO</w:t>
      </w:r>
    </w:p>
    <w:p w14:paraId="2E53FB26" w14:textId="77777777" w:rsidR="001808CD" w:rsidRDefault="001808CD" w:rsidP="001808CD">
      <w:pPr>
        <w:pStyle w:val="FP"/>
      </w:pPr>
      <w:r>
        <w:t>OPPO</w:t>
      </w:r>
    </w:p>
    <w:p w14:paraId="66D6A031" w14:textId="77777777" w:rsidR="001808CD" w:rsidRDefault="001808CD" w:rsidP="001808CD">
      <w:pPr>
        <w:pStyle w:val="FP"/>
      </w:pPr>
      <w:r>
        <w:t>Orange</w:t>
      </w:r>
    </w:p>
    <w:p w14:paraId="52CC6B44" w14:textId="77777777" w:rsidR="001808CD" w:rsidRDefault="001808CD" w:rsidP="001808CD">
      <w:pPr>
        <w:pStyle w:val="FP"/>
      </w:pPr>
      <w:r>
        <w:t>Qualcomm</w:t>
      </w:r>
    </w:p>
    <w:p w14:paraId="073BE606" w14:textId="77777777" w:rsidR="001808CD" w:rsidRDefault="001808CD" w:rsidP="001808CD">
      <w:pPr>
        <w:pStyle w:val="FP"/>
      </w:pPr>
      <w:r>
        <w:t>Samsung</w:t>
      </w:r>
    </w:p>
    <w:p w14:paraId="1FF43140" w14:textId="77777777" w:rsidR="001808CD" w:rsidRDefault="001808CD" w:rsidP="001808CD">
      <w:pPr>
        <w:pStyle w:val="FP"/>
      </w:pPr>
      <w:proofErr w:type="spellStart"/>
      <w:r>
        <w:t>Sandvine</w:t>
      </w:r>
      <w:proofErr w:type="spellEnd"/>
    </w:p>
    <w:p w14:paraId="76121925" w14:textId="77777777" w:rsidR="001808CD" w:rsidRDefault="001808CD" w:rsidP="001808CD">
      <w:pPr>
        <w:pStyle w:val="FP"/>
      </w:pPr>
      <w:r>
        <w:t>Sony</w:t>
      </w:r>
    </w:p>
    <w:p w14:paraId="2F5BA9C9" w14:textId="77777777" w:rsidR="001808CD" w:rsidRDefault="001808CD" w:rsidP="001808CD">
      <w:pPr>
        <w:pStyle w:val="FP"/>
      </w:pPr>
      <w:r>
        <w:t>Telecom Italia</w:t>
      </w:r>
    </w:p>
    <w:p w14:paraId="6A8D5BE8" w14:textId="77777777" w:rsidR="001808CD" w:rsidRDefault="001808CD" w:rsidP="001808CD">
      <w:pPr>
        <w:pStyle w:val="FP"/>
      </w:pPr>
      <w:r>
        <w:t>Telefonica</w:t>
      </w:r>
    </w:p>
    <w:p w14:paraId="4C0BD5F5" w14:textId="77777777" w:rsidR="001808CD" w:rsidRDefault="001808CD" w:rsidP="001808CD">
      <w:pPr>
        <w:pStyle w:val="FP"/>
      </w:pPr>
      <w:r>
        <w:t>Tencent</w:t>
      </w:r>
    </w:p>
    <w:p w14:paraId="7D1BE973" w14:textId="77777777" w:rsidR="001808CD" w:rsidRDefault="001808CD" w:rsidP="001808CD">
      <w:pPr>
        <w:pStyle w:val="FP"/>
      </w:pPr>
      <w:r>
        <w:t>Thales</w:t>
      </w:r>
    </w:p>
    <w:p w14:paraId="32D7CBA0" w14:textId="77777777" w:rsidR="001808CD" w:rsidRDefault="001808CD" w:rsidP="001808CD">
      <w:pPr>
        <w:pStyle w:val="FP"/>
      </w:pPr>
      <w:r>
        <w:t>T-Mobile USA</w:t>
      </w:r>
    </w:p>
    <w:p w14:paraId="1BAB93DE" w14:textId="77777777" w:rsidR="001808CD" w:rsidRDefault="001808CD" w:rsidP="001808CD">
      <w:pPr>
        <w:pStyle w:val="FP"/>
      </w:pPr>
      <w:r>
        <w:t>Verizon</w:t>
      </w:r>
    </w:p>
    <w:p w14:paraId="20545DDA" w14:textId="77777777" w:rsidR="001808CD" w:rsidRDefault="001808CD" w:rsidP="001808CD">
      <w:pPr>
        <w:pStyle w:val="FP"/>
      </w:pPr>
      <w:r>
        <w:t>vivo</w:t>
      </w:r>
    </w:p>
    <w:p w14:paraId="5FA1427E" w14:textId="77777777" w:rsidR="001808CD" w:rsidRDefault="001808CD" w:rsidP="001808CD">
      <w:pPr>
        <w:pStyle w:val="FP"/>
      </w:pPr>
      <w:r>
        <w:t>Vodafone</w:t>
      </w:r>
    </w:p>
    <w:p w14:paraId="4880D4DB" w14:textId="77777777" w:rsidR="001808CD" w:rsidRDefault="001808CD" w:rsidP="001808CD">
      <w:pPr>
        <w:pStyle w:val="FP"/>
      </w:pPr>
      <w:r>
        <w:t>Xiaomi</w:t>
      </w:r>
    </w:p>
    <w:p w14:paraId="0592C617" w14:textId="1172C3C8" w:rsidR="00415209" w:rsidRPr="00F00347" w:rsidRDefault="001808CD" w:rsidP="001808CD">
      <w:pPr>
        <w:pStyle w:val="FP"/>
      </w:pPr>
      <w: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470E1F77" w:rsidR="0064465A" w:rsidRDefault="0064465A" w:rsidP="0064465A">
      <w:pPr>
        <w:rPr>
          <w:lang w:eastAsia="en-US"/>
        </w:rPr>
      </w:pPr>
      <w:r>
        <w:rPr>
          <w:lang w:eastAsia="en-US"/>
        </w:rPr>
        <w:t>The SA</w:t>
      </w:r>
      <w:r w:rsidR="00DD3ABC">
        <w:rPr>
          <w:lang w:eastAsia="en-US"/>
        </w:rPr>
        <w:t> </w:t>
      </w:r>
      <w:r>
        <w:rPr>
          <w:lang w:eastAsia="en-US"/>
        </w:rPr>
        <w:t xml:space="preserve">WG2 Chair opened the CC and indicated that </w:t>
      </w:r>
      <w:r w:rsidR="00DD3ABC">
        <w:rPr>
          <w:lang w:eastAsia="en-US"/>
        </w:rPr>
        <w:t xml:space="preserve">this CC will handle </w:t>
      </w:r>
      <w:r w:rsidR="00860E0E" w:rsidRPr="00860E0E">
        <w:rPr>
          <w:lang w:eastAsia="en-US"/>
        </w:rPr>
        <w:t>issues marked as “For CC#2” in the combined Chair’s note</w:t>
      </w:r>
      <w:r w:rsidR="00DD3ABC">
        <w:rPr>
          <w:lang w:eastAsia="en-US"/>
        </w:rPr>
        <w:t xml:space="preserve"> and</w:t>
      </w:r>
      <w:r w:rsidR="00860E0E">
        <w:t xml:space="preserve">, if time permits, to </w:t>
      </w:r>
      <w:r w:rsidR="00DD3ABC">
        <w:t>h</w:t>
      </w:r>
      <w:r w:rsidR="00DD3ABC" w:rsidRPr="00DD3ABC">
        <w:t xml:space="preserve">andle way forward proposals, or </w:t>
      </w:r>
      <w:r w:rsidR="00DD3ABC">
        <w:t xml:space="preserve">informal </w:t>
      </w:r>
      <w:r w:rsidR="00DD3ABC" w:rsidRPr="00DD3ABC">
        <w:t>S</w:t>
      </w:r>
      <w:r w:rsidR="00DD3ABC">
        <w:t xml:space="preserve">how of Hands </w:t>
      </w:r>
      <w:r w:rsidR="00DD3ABC" w:rsidRPr="00DD3ABC">
        <w:t>questions</w:t>
      </w:r>
      <w:r w:rsidR="00DD3ABC">
        <w:t>.</w:t>
      </w:r>
    </w:p>
    <w:p w14:paraId="5E2B608C" w14:textId="77777777" w:rsidR="00860E0E" w:rsidRDefault="00860E0E" w:rsidP="00860E0E">
      <w:pPr>
        <w:pStyle w:val="Heading1"/>
      </w:pPr>
      <w:r>
        <w:lastRenderedPageBreak/>
        <w:t>1</w:t>
      </w:r>
      <w:r>
        <w:tab/>
        <w:t xml:space="preserve">Issues marked as “For CC#2” in the combined Chair’s note. </w:t>
      </w:r>
    </w:p>
    <w:p w14:paraId="46940662" w14:textId="77777777" w:rsidR="00D471D2" w:rsidRDefault="00D471D2" w:rsidP="00D471D2">
      <w:pPr>
        <w:rPr>
          <w:lang w:eastAsia="en-US"/>
        </w:rPr>
      </w:pPr>
      <w:r>
        <w:rPr>
          <w:lang w:eastAsia="en-US"/>
        </w:rPr>
        <w:t>DOCINFO</w:t>
      </w:r>
    </w:p>
    <w:p w14:paraId="37C5AF46" w14:textId="63121A8F" w:rsidR="00D471D2" w:rsidRPr="00E26BC0" w:rsidRDefault="00E26BC0" w:rsidP="00E26BC0">
      <w:pPr>
        <w:pStyle w:val="FP"/>
        <w:pBdr>
          <w:top w:val="single" w:sz="4" w:space="1" w:color="auto"/>
        </w:pBdr>
        <w:rPr>
          <w:i/>
          <w:iCs/>
          <w:lang w:eastAsia="en-US"/>
        </w:rPr>
      </w:pPr>
      <w:r w:rsidRPr="00E26BC0">
        <w:rPr>
          <w:color w:val="0000FF"/>
          <w:lang w:eastAsia="en-US"/>
        </w:rPr>
        <w:t>S2-2104002</w:t>
      </w:r>
      <w:r w:rsidR="00D471D2">
        <w:rPr>
          <w:lang w:eastAsia="en-US"/>
        </w:rPr>
        <w:t xml:space="preserve"> (LS OUT) [DRAFT] LS on Session Management Policy Data per PLMN (Source: Nokia, Nokia Shanghai Bell)</w:t>
      </w:r>
      <w:r w:rsidR="00D471D2">
        <w:rPr>
          <w:lang w:eastAsia="en-US"/>
        </w:rPr>
        <w:cr/>
      </w:r>
      <w:r w:rsidRPr="00E26BC0">
        <w:rPr>
          <w:b/>
          <w:bCs/>
          <w:i/>
          <w:iCs/>
          <w:lang w:eastAsia="en-US"/>
        </w:rPr>
        <w:t>e-mail comments:</w:t>
      </w:r>
      <w:r w:rsidRPr="00E26BC0">
        <w:rPr>
          <w:b/>
          <w:bCs/>
          <w:i/>
          <w:iCs/>
          <w:lang w:eastAsia="en-US"/>
        </w:rPr>
        <w:cr/>
      </w:r>
      <w:r w:rsidR="00D471D2" w:rsidRPr="00E26BC0">
        <w:rPr>
          <w:i/>
          <w:iCs/>
          <w:lang w:eastAsia="en-US"/>
        </w:rPr>
        <w:t>Haiyang (Huawei) provides r01.</w:t>
      </w:r>
      <w:r w:rsidR="00D471D2" w:rsidRPr="00E26BC0">
        <w:rPr>
          <w:i/>
          <w:iCs/>
          <w:lang w:eastAsia="en-US"/>
        </w:rPr>
        <w:cr/>
        <w:t>Laurent (Nokia): answers and is asking this topic to be discussed as part of SA2 CC2</w:t>
      </w:r>
      <w:r w:rsidR="00D471D2" w:rsidRPr="00E26BC0">
        <w:rPr>
          <w:i/>
          <w:iCs/>
          <w:lang w:eastAsia="en-US"/>
        </w:rPr>
        <w:cr/>
        <w:t>Stefano (Qualcomm): supports Nokia comments and indicates that r01 is not acceptable. R00 is fine</w:t>
      </w:r>
      <w:r w:rsidR="00D471D2" w:rsidRPr="00E26BC0">
        <w:rPr>
          <w:i/>
          <w:iCs/>
          <w:lang w:eastAsia="en-US"/>
        </w:rPr>
        <w:cr/>
        <w:t>==== 4.X, 5.X, 6.X, 7.X Revisions Deadline ====</w:t>
      </w:r>
      <w:r w:rsidR="00D471D2" w:rsidRPr="00E26BC0">
        <w:rPr>
          <w:i/>
          <w:iCs/>
          <w:lang w:eastAsia="en-US"/>
        </w:rPr>
        <w:cr/>
        <w:t>Haiyang (Huawei) provides comments and is not ok with the original version.</w:t>
      </w:r>
      <w:r w:rsidR="00D471D2" w:rsidRPr="00E26BC0">
        <w:rPr>
          <w:i/>
          <w:iCs/>
          <w:lang w:eastAsia="en-US"/>
        </w:rPr>
        <w:cr/>
        <w:t>Haiyang (Huawei) provides update slides for CC#2.</w:t>
      </w:r>
    </w:p>
    <w:p w14:paraId="35E1E9D2" w14:textId="55FAC5A7" w:rsidR="00D471D2" w:rsidRPr="00E26BC0" w:rsidRDefault="00D471D2" w:rsidP="00E26BC0">
      <w:pPr>
        <w:pStyle w:val="FP"/>
        <w:rPr>
          <w:i/>
          <w:iCs/>
          <w:lang w:eastAsia="en-US"/>
        </w:rPr>
      </w:pPr>
      <w:r w:rsidRPr="00E26BC0">
        <w:rPr>
          <w:i/>
          <w:iCs/>
          <w:lang w:eastAsia="en-US"/>
        </w:rPr>
        <w:t>Laurent (Nokia): provides r03 of the slides</w:t>
      </w:r>
    </w:p>
    <w:p w14:paraId="621A7DCF" w14:textId="77777777" w:rsidR="00D471D2" w:rsidRPr="00E26BC0" w:rsidRDefault="00D471D2" w:rsidP="00E26BC0">
      <w:pPr>
        <w:pStyle w:val="FP"/>
        <w:rPr>
          <w:i/>
          <w:iCs/>
          <w:lang w:eastAsia="en-US"/>
        </w:rPr>
      </w:pPr>
      <w:r w:rsidRPr="00E26BC0">
        <w:rPr>
          <w:i/>
          <w:iCs/>
          <w:lang w:eastAsia="en-US"/>
        </w:rPr>
        <w:t>==== 4.X, 5.X, 6.X, 7.X Final Deadline ====</w:t>
      </w:r>
    </w:p>
    <w:p w14:paraId="2D596603" w14:textId="77777777" w:rsidR="00D471D2" w:rsidRPr="00E26BC0" w:rsidRDefault="00D471D2" w:rsidP="00E26BC0">
      <w:pPr>
        <w:pStyle w:val="FP"/>
        <w:rPr>
          <w:i/>
          <w:iCs/>
          <w:lang w:eastAsia="en-US"/>
        </w:rPr>
      </w:pPr>
      <w:r w:rsidRPr="00E26BC0">
        <w:rPr>
          <w:i/>
          <w:iCs/>
          <w:lang w:eastAsia="en-US"/>
        </w:rPr>
        <w:t>Laurent (Nokia): provides r02 of 4006 to align with the proposal in the slides</w:t>
      </w:r>
    </w:p>
    <w:p w14:paraId="107D721C" w14:textId="08120818" w:rsidR="00E26BC0" w:rsidRPr="00E26BC0" w:rsidRDefault="00E26BC0" w:rsidP="00E26BC0">
      <w:pPr>
        <w:pStyle w:val="FP"/>
        <w:rPr>
          <w:i/>
          <w:iCs/>
          <w:lang w:eastAsia="en-US"/>
        </w:rPr>
      </w:pPr>
    </w:p>
    <w:p w14:paraId="59AB4593" w14:textId="77777777" w:rsidR="00E26BC0" w:rsidRPr="00E26BC0" w:rsidRDefault="00E26BC0" w:rsidP="00E26BC0">
      <w:pPr>
        <w:rPr>
          <w:b/>
          <w:bCs/>
          <w:lang w:eastAsia="en-US"/>
        </w:rPr>
      </w:pPr>
      <w:r w:rsidRPr="00E26BC0">
        <w:rPr>
          <w:b/>
          <w:bCs/>
          <w:lang w:eastAsia="en-US"/>
        </w:rPr>
        <w:t>Discussion and conclusion:</w:t>
      </w:r>
    </w:p>
    <w:p w14:paraId="1A98F2FE" w14:textId="77777777" w:rsidR="00E26BC0" w:rsidRDefault="00E26BC0" w:rsidP="00E26BC0">
      <w:r w:rsidRPr="00E26BC0">
        <w:t xml:space="preserve">This was presented and it was decided to </w:t>
      </w:r>
      <w:r>
        <w:t>a</w:t>
      </w:r>
      <w:r w:rsidRPr="00E26BC0">
        <w:t>llow further discussion of the issues.</w:t>
      </w:r>
      <w:r>
        <w:t xml:space="preserve"> A new Agenda Item was created to handle items left over from deadline 1 in 9.4.</w:t>
      </w:r>
    </w:p>
    <w:p w14:paraId="36CD24FC" w14:textId="65F15EE3" w:rsidR="00E26BC0" w:rsidRPr="00E26BC0" w:rsidRDefault="00E26BC0" w:rsidP="00E26BC0">
      <w:pPr>
        <w:rPr>
          <w:color w:val="0000FF"/>
          <w:lang w:eastAsia="en-US"/>
        </w:rPr>
      </w:pPr>
      <w:r w:rsidRPr="00E26BC0">
        <w:rPr>
          <w:color w:val="0000FF"/>
          <w:lang w:eastAsia="en-US"/>
        </w:rPr>
        <w:t>This was left for further discussion and moved to agenda item 9.4.</w:t>
      </w:r>
    </w:p>
    <w:p w14:paraId="78AEC4E6" w14:textId="77777777" w:rsidR="00D471D2" w:rsidRDefault="00D471D2" w:rsidP="00D471D2">
      <w:pPr>
        <w:rPr>
          <w:lang w:eastAsia="en-US"/>
        </w:rPr>
      </w:pPr>
    </w:p>
    <w:p w14:paraId="63C4A875" w14:textId="77777777" w:rsidR="00D471D2" w:rsidRPr="00E26BC0" w:rsidRDefault="00E26BC0" w:rsidP="00E26BC0">
      <w:pPr>
        <w:pStyle w:val="FP"/>
        <w:pBdr>
          <w:top w:val="single" w:sz="4" w:space="1" w:color="auto"/>
        </w:pBdr>
        <w:rPr>
          <w:i/>
          <w:iCs/>
          <w:lang w:eastAsia="en-US"/>
        </w:rPr>
      </w:pPr>
      <w:r w:rsidRPr="00E26BC0">
        <w:rPr>
          <w:color w:val="0000FF"/>
          <w:lang w:eastAsia="en-US"/>
        </w:rPr>
        <w:t>S2-2104006</w:t>
      </w:r>
      <w:r w:rsidR="00D471D2">
        <w:rPr>
          <w:lang w:eastAsia="en-US"/>
        </w:rPr>
        <w:t xml:space="preserve"> (CR) 23.503 CR0578: Session Management Policy Data per PLMN for LBO case (Source: Nokia, Nokia Shanghai Bell)</w:t>
      </w:r>
      <w:r w:rsidR="00D471D2">
        <w:rPr>
          <w:lang w:eastAsia="en-US"/>
        </w:rPr>
        <w:cr/>
      </w:r>
      <w:r w:rsidRPr="00E26BC0">
        <w:rPr>
          <w:b/>
          <w:bCs/>
          <w:i/>
          <w:iCs/>
          <w:lang w:eastAsia="en-US"/>
        </w:rPr>
        <w:t>e-mail comments:</w:t>
      </w:r>
      <w:r w:rsidRPr="00E26BC0">
        <w:rPr>
          <w:b/>
          <w:bCs/>
          <w:i/>
          <w:iCs/>
          <w:lang w:eastAsia="en-US"/>
        </w:rPr>
        <w:cr/>
      </w:r>
      <w:r w:rsidR="00D471D2" w:rsidRPr="00E26BC0">
        <w:rPr>
          <w:i/>
          <w:iCs/>
          <w:lang w:eastAsia="en-US"/>
        </w:rPr>
        <w:t>Laurent (Nokia): Provides r01</w:t>
      </w:r>
      <w:r w:rsidR="00D471D2" w:rsidRPr="00E26BC0">
        <w:rPr>
          <w:i/>
          <w:iCs/>
          <w:lang w:eastAsia="en-US"/>
        </w:rPr>
        <w:cr/>
        <w:t>Belen (Ericsson) send comments and objects to this contribution</w:t>
      </w:r>
      <w:r w:rsidR="00D471D2" w:rsidRPr="00E26BC0">
        <w:rPr>
          <w:i/>
          <w:iCs/>
          <w:lang w:eastAsia="en-US"/>
        </w:rPr>
        <w:cr/>
        <w:t>Haiyang(Huawei) agrees with Belen (Ericsson)</w:t>
      </w:r>
      <w:r w:rsidR="00D471D2" w:rsidRPr="00E26BC0">
        <w:rPr>
          <w:i/>
          <w:iCs/>
          <w:lang w:eastAsia="en-US"/>
        </w:rPr>
        <w:cr/>
        <w:t>Laurent (Nokia): answers and is asking this topic to be discussed as part of SA2 CC2</w:t>
      </w:r>
      <w:r w:rsidR="00D471D2" w:rsidRPr="00E26BC0">
        <w:rPr>
          <w:i/>
          <w:iCs/>
          <w:lang w:eastAsia="en-US"/>
        </w:rPr>
        <w:cr/>
        <w:t>==== 4.X, 5.X, 6.X, 7.X Revisions Deadline ====</w:t>
      </w:r>
      <w:r w:rsidR="00D471D2" w:rsidRPr="00E26BC0">
        <w:rPr>
          <w:i/>
          <w:iCs/>
          <w:lang w:eastAsia="en-US"/>
        </w:rPr>
        <w:cr/>
        <w:t>Dieter (Deutsche Telekom): comments.</w:t>
      </w:r>
      <w:r w:rsidR="00D471D2" w:rsidRPr="00E26BC0">
        <w:rPr>
          <w:i/>
          <w:iCs/>
          <w:lang w:eastAsia="en-US"/>
        </w:rPr>
        <w:cr/>
        <w:t>==== 4.X, 5.X, 6.X, 7.X Final Deadline ====</w:t>
      </w:r>
      <w:r w:rsidR="00D471D2" w:rsidRPr="00E26BC0">
        <w:rPr>
          <w:i/>
          <w:iCs/>
          <w:lang w:eastAsia="en-US"/>
        </w:rPr>
        <w:cr/>
        <w:t>Laurent (Nokia): provides r02 of 4006 (post deadline) to align with the proposal in the slides</w:t>
      </w:r>
    </w:p>
    <w:p w14:paraId="1150F513" w14:textId="77777777" w:rsidR="00E26BC0" w:rsidRPr="00E26BC0" w:rsidRDefault="00E26BC0" w:rsidP="00E26BC0">
      <w:pPr>
        <w:pStyle w:val="FP"/>
        <w:rPr>
          <w:i/>
          <w:iCs/>
          <w:lang w:eastAsia="en-US"/>
        </w:rPr>
      </w:pPr>
    </w:p>
    <w:p w14:paraId="36D3EB84" w14:textId="6D1CAD09" w:rsidR="00E26BC0" w:rsidRPr="00E26BC0" w:rsidRDefault="00E26BC0" w:rsidP="00E26BC0">
      <w:pPr>
        <w:rPr>
          <w:b/>
          <w:bCs/>
          <w:lang w:eastAsia="en-US"/>
        </w:rPr>
      </w:pPr>
      <w:r w:rsidRPr="00E26BC0">
        <w:rPr>
          <w:b/>
          <w:bCs/>
          <w:lang w:eastAsia="en-US"/>
        </w:rPr>
        <w:t>Discussion and conclusion:</w:t>
      </w:r>
    </w:p>
    <w:p w14:paraId="0A7F88EB" w14:textId="77777777" w:rsidR="00E26BC0" w:rsidRPr="00E26BC0" w:rsidRDefault="00E26BC0" w:rsidP="00E26BC0">
      <w:pPr>
        <w:rPr>
          <w:color w:val="0000FF"/>
          <w:lang w:eastAsia="en-US"/>
        </w:rPr>
      </w:pPr>
      <w:r w:rsidRPr="00E26BC0">
        <w:rPr>
          <w:color w:val="0000FF"/>
          <w:lang w:eastAsia="en-US"/>
        </w:rPr>
        <w:t>This was left for further discussion and moved to agenda item 9.4.</w:t>
      </w:r>
    </w:p>
    <w:p w14:paraId="59B44EE0" w14:textId="77777777" w:rsidR="00D471D2" w:rsidRDefault="00D471D2" w:rsidP="00D471D2">
      <w:pPr>
        <w:rPr>
          <w:lang w:eastAsia="en-US"/>
        </w:rPr>
      </w:pPr>
    </w:p>
    <w:p w14:paraId="7542C75B" w14:textId="77777777" w:rsidR="00D471D2" w:rsidRPr="00E26BC0" w:rsidRDefault="00E26BC0" w:rsidP="00E26BC0">
      <w:pPr>
        <w:pStyle w:val="FP"/>
        <w:pBdr>
          <w:top w:val="single" w:sz="4" w:space="1" w:color="auto"/>
        </w:pBdr>
        <w:rPr>
          <w:i/>
          <w:iCs/>
          <w:lang w:eastAsia="en-US"/>
        </w:rPr>
      </w:pPr>
      <w:r w:rsidRPr="00E26BC0">
        <w:rPr>
          <w:color w:val="0000FF"/>
          <w:lang w:eastAsia="en-US"/>
        </w:rPr>
        <w:t>S2-2104224</w:t>
      </w:r>
      <w:r w:rsidR="00D471D2">
        <w:rPr>
          <w:lang w:eastAsia="en-US"/>
        </w:rPr>
        <w:t xml:space="preserve"> (CR) 23.502 CR2790: Session Management Policy Data per PLMN for LBO case (Source: Nokia, Nokia Shanghai Bell)</w:t>
      </w:r>
      <w:r w:rsidR="00D471D2">
        <w:rPr>
          <w:lang w:eastAsia="en-US"/>
        </w:rPr>
        <w:cr/>
      </w:r>
      <w:r w:rsidRPr="00E26BC0">
        <w:rPr>
          <w:b/>
          <w:bCs/>
          <w:i/>
          <w:iCs/>
          <w:lang w:eastAsia="en-US"/>
        </w:rPr>
        <w:t>e-mail comments:</w:t>
      </w:r>
      <w:r w:rsidRPr="00E26BC0">
        <w:rPr>
          <w:b/>
          <w:bCs/>
          <w:i/>
          <w:iCs/>
          <w:lang w:eastAsia="en-US"/>
        </w:rPr>
        <w:cr/>
      </w:r>
      <w:r w:rsidR="00D471D2" w:rsidRPr="00E26BC0">
        <w:rPr>
          <w:i/>
          <w:iCs/>
          <w:lang w:eastAsia="en-US"/>
        </w:rPr>
        <w:t>Belen (Ericsson) send comments and objects to this contribution</w:t>
      </w:r>
      <w:r w:rsidR="00D471D2" w:rsidRPr="00E26BC0">
        <w:rPr>
          <w:i/>
          <w:iCs/>
          <w:lang w:eastAsia="en-US"/>
        </w:rPr>
        <w:cr/>
        <w:t>Haiyang(Huawei) agrees with Belen (Ericsson)</w:t>
      </w:r>
      <w:r w:rsidR="00D471D2" w:rsidRPr="00E26BC0">
        <w:rPr>
          <w:i/>
          <w:iCs/>
          <w:lang w:eastAsia="en-US"/>
        </w:rPr>
        <w:cr/>
        <w:t>Laurent (Nokia): answers and is asking this topic to be discussed as part of SA2 CC2</w:t>
      </w:r>
    </w:p>
    <w:p w14:paraId="7AFEF2B4" w14:textId="69D684C2" w:rsidR="00D471D2" w:rsidRPr="00E26BC0" w:rsidRDefault="00D471D2" w:rsidP="00E26BC0">
      <w:pPr>
        <w:pStyle w:val="FP"/>
        <w:rPr>
          <w:i/>
          <w:iCs/>
          <w:lang w:eastAsia="en-US"/>
        </w:rPr>
      </w:pPr>
      <w:r w:rsidRPr="00E26BC0">
        <w:rPr>
          <w:i/>
          <w:iCs/>
          <w:lang w:eastAsia="en-US"/>
        </w:rPr>
        <w:t>==== 4.X, 5.X, 6.X, 7.X Revisions Deadline ====</w:t>
      </w:r>
    </w:p>
    <w:p w14:paraId="1DE6E20D" w14:textId="77777777" w:rsidR="00D471D2" w:rsidRPr="00E26BC0" w:rsidRDefault="00D471D2" w:rsidP="00E26BC0">
      <w:pPr>
        <w:pStyle w:val="FP"/>
        <w:rPr>
          <w:i/>
          <w:iCs/>
          <w:lang w:eastAsia="en-US"/>
        </w:rPr>
      </w:pPr>
      <w:r w:rsidRPr="00E26BC0">
        <w:rPr>
          <w:i/>
          <w:iCs/>
          <w:lang w:eastAsia="en-US"/>
        </w:rPr>
        <w:t>==== 4.X, 5.X, 6.X, 7.X Final Deadline ====</w:t>
      </w:r>
    </w:p>
    <w:p w14:paraId="65B002C8" w14:textId="7C88289A" w:rsidR="00E26BC0" w:rsidRPr="00E26BC0" w:rsidRDefault="00E26BC0" w:rsidP="00E26BC0">
      <w:pPr>
        <w:pStyle w:val="FP"/>
        <w:rPr>
          <w:i/>
          <w:iCs/>
          <w:lang w:eastAsia="en-US"/>
        </w:rPr>
      </w:pPr>
    </w:p>
    <w:p w14:paraId="3D7AC718" w14:textId="77777777" w:rsidR="00E26BC0" w:rsidRPr="00E26BC0" w:rsidRDefault="00E26BC0" w:rsidP="00E26BC0">
      <w:pPr>
        <w:rPr>
          <w:b/>
          <w:bCs/>
          <w:lang w:eastAsia="en-US"/>
        </w:rPr>
      </w:pPr>
      <w:r w:rsidRPr="00E26BC0">
        <w:rPr>
          <w:b/>
          <w:bCs/>
          <w:lang w:eastAsia="en-US"/>
        </w:rPr>
        <w:t>Discussion and conclusion:</w:t>
      </w:r>
    </w:p>
    <w:p w14:paraId="2A34AA4E" w14:textId="77777777" w:rsidR="00E26BC0" w:rsidRPr="00E26BC0" w:rsidRDefault="00E26BC0" w:rsidP="00E26BC0">
      <w:pPr>
        <w:rPr>
          <w:color w:val="0000FF"/>
          <w:lang w:eastAsia="en-US"/>
        </w:rPr>
      </w:pPr>
      <w:r w:rsidRPr="00E26BC0">
        <w:rPr>
          <w:color w:val="0000FF"/>
          <w:lang w:eastAsia="en-US"/>
        </w:rPr>
        <w:t>This was left for further discussion and moved to agenda item 9.4.</w:t>
      </w:r>
    </w:p>
    <w:p w14:paraId="417629DC" w14:textId="77777777" w:rsidR="00D471D2" w:rsidRDefault="00D471D2" w:rsidP="00D471D2">
      <w:pPr>
        <w:rPr>
          <w:lang w:eastAsia="en-US"/>
        </w:rPr>
      </w:pPr>
    </w:p>
    <w:p w14:paraId="6D30A740" w14:textId="77777777" w:rsidR="00D471D2" w:rsidRPr="00E26BC0" w:rsidRDefault="00E26BC0" w:rsidP="00E26BC0">
      <w:pPr>
        <w:pStyle w:val="FP"/>
        <w:pBdr>
          <w:top w:val="single" w:sz="4" w:space="1" w:color="auto"/>
        </w:pBdr>
        <w:rPr>
          <w:i/>
          <w:iCs/>
          <w:lang w:eastAsia="en-US"/>
        </w:rPr>
      </w:pPr>
      <w:r w:rsidRPr="00E26BC0">
        <w:rPr>
          <w:color w:val="0000FF"/>
          <w:lang w:eastAsia="en-US"/>
        </w:rPr>
        <w:t>S2-2104141</w:t>
      </w:r>
      <w:r w:rsidR="00D471D2">
        <w:rPr>
          <w:lang w:eastAsia="en-US"/>
        </w:rPr>
        <w:t xml:space="preserve"> (CR) 23.502 CR2777: Clarification on Session Management Policy Data per PLMN (Source: Huawei, </w:t>
      </w:r>
      <w:proofErr w:type="spellStart"/>
      <w:r w:rsidR="00D471D2">
        <w:rPr>
          <w:lang w:eastAsia="en-US"/>
        </w:rPr>
        <w:t>HiSilicon</w:t>
      </w:r>
      <w:proofErr w:type="spellEnd"/>
      <w:r w:rsidR="00D471D2">
        <w:rPr>
          <w:lang w:eastAsia="en-US"/>
        </w:rPr>
        <w:t>)</w:t>
      </w:r>
      <w:r w:rsidR="00D471D2">
        <w:rPr>
          <w:lang w:eastAsia="en-US"/>
        </w:rPr>
        <w:cr/>
      </w:r>
      <w:r w:rsidRPr="00E26BC0">
        <w:rPr>
          <w:b/>
          <w:bCs/>
          <w:i/>
          <w:iCs/>
          <w:lang w:eastAsia="en-US"/>
        </w:rPr>
        <w:t>e-mail comments:</w:t>
      </w:r>
      <w:r w:rsidRPr="00E26BC0">
        <w:rPr>
          <w:b/>
          <w:bCs/>
          <w:i/>
          <w:iCs/>
          <w:lang w:eastAsia="en-US"/>
        </w:rPr>
        <w:cr/>
      </w:r>
      <w:r w:rsidR="00D471D2" w:rsidRPr="00E26BC0">
        <w:rPr>
          <w:i/>
          <w:iCs/>
          <w:lang w:eastAsia="en-US"/>
        </w:rPr>
        <w:t>Laurent (Nokia): does not support the approach in S2-2104141 and comments why</w:t>
      </w:r>
      <w:r w:rsidR="00D471D2" w:rsidRPr="00E26BC0">
        <w:rPr>
          <w:i/>
          <w:iCs/>
          <w:lang w:eastAsia="en-US"/>
        </w:rPr>
        <w:cr/>
        <w:t>Belen (Ericsson) supports this contribution.</w:t>
      </w:r>
      <w:r w:rsidR="00D471D2" w:rsidRPr="00E26BC0">
        <w:rPr>
          <w:i/>
          <w:iCs/>
          <w:lang w:eastAsia="en-US"/>
        </w:rPr>
        <w:cr/>
        <w:t>Haiyang (Huawei) replies to Laurent (Nokia).</w:t>
      </w:r>
      <w:r w:rsidR="00D471D2" w:rsidRPr="00E26BC0">
        <w:rPr>
          <w:i/>
          <w:iCs/>
          <w:lang w:eastAsia="en-US"/>
        </w:rPr>
        <w:cr/>
        <w:t>Laurent (Nokia): answers and is asking this topic to be discussed as part of SA2 CC2</w:t>
      </w:r>
      <w:r w:rsidR="00D471D2" w:rsidRPr="00E26BC0">
        <w:rPr>
          <w:i/>
          <w:iCs/>
          <w:lang w:eastAsia="en-US"/>
        </w:rPr>
        <w:cr/>
        <w:t>==== 4.X, 5.X, 6.X, 7.X Revisions Deadline ====</w:t>
      </w:r>
      <w:r w:rsidR="00D471D2" w:rsidRPr="00E26BC0">
        <w:rPr>
          <w:i/>
          <w:iCs/>
          <w:lang w:eastAsia="en-US"/>
        </w:rPr>
        <w:cr/>
        <w:t>Dieter (Deutsche Telekom): asks questions for clarification.</w:t>
      </w:r>
      <w:r w:rsidR="00D471D2" w:rsidRPr="00E26BC0">
        <w:rPr>
          <w:i/>
          <w:iCs/>
          <w:lang w:eastAsia="en-US"/>
        </w:rPr>
        <w:cr/>
        <w:t>==== 4.X, 5.X, 6.X, 7.X Final Deadline ====</w:t>
      </w:r>
    </w:p>
    <w:p w14:paraId="1D7CBF2E" w14:textId="77777777" w:rsidR="00E26BC0" w:rsidRPr="00E26BC0" w:rsidRDefault="00E26BC0" w:rsidP="00E26BC0">
      <w:pPr>
        <w:pStyle w:val="FP"/>
        <w:rPr>
          <w:i/>
          <w:iCs/>
          <w:lang w:eastAsia="en-US"/>
        </w:rPr>
      </w:pPr>
    </w:p>
    <w:p w14:paraId="21B1D5BC" w14:textId="007AEF3A" w:rsidR="00E26BC0" w:rsidRPr="00E26BC0" w:rsidRDefault="00E26BC0" w:rsidP="00E26BC0">
      <w:pPr>
        <w:rPr>
          <w:b/>
          <w:bCs/>
          <w:lang w:eastAsia="en-US"/>
        </w:rPr>
      </w:pPr>
      <w:r w:rsidRPr="00E26BC0">
        <w:rPr>
          <w:b/>
          <w:bCs/>
          <w:lang w:eastAsia="en-US"/>
        </w:rPr>
        <w:t>Discussion and conclusion:</w:t>
      </w:r>
    </w:p>
    <w:p w14:paraId="7E8D2347" w14:textId="77777777" w:rsidR="00E26BC0" w:rsidRPr="00E26BC0" w:rsidRDefault="00E26BC0" w:rsidP="00E26BC0">
      <w:pPr>
        <w:rPr>
          <w:color w:val="0000FF"/>
          <w:lang w:eastAsia="en-US"/>
        </w:rPr>
      </w:pPr>
      <w:r w:rsidRPr="00E26BC0">
        <w:rPr>
          <w:color w:val="0000FF"/>
          <w:lang w:eastAsia="en-US"/>
        </w:rPr>
        <w:t>This was left for further discussion and moved to agenda item 9.4.</w:t>
      </w:r>
    </w:p>
    <w:p w14:paraId="078F63B1" w14:textId="77777777" w:rsidR="00E26BC0" w:rsidRDefault="00E26BC0" w:rsidP="00E26BC0">
      <w:pPr>
        <w:rPr>
          <w:b/>
          <w:bCs/>
          <w:lang w:eastAsia="en-US"/>
        </w:rPr>
      </w:pPr>
    </w:p>
    <w:p w14:paraId="13AC1C8B" w14:textId="39EBA35F" w:rsidR="00E26BC0" w:rsidRPr="00E26BC0" w:rsidRDefault="00E26BC0" w:rsidP="00E26BC0">
      <w:pPr>
        <w:pBdr>
          <w:top w:val="single" w:sz="4" w:space="1" w:color="auto"/>
        </w:pBdr>
        <w:rPr>
          <w:i/>
          <w:iCs/>
        </w:rPr>
      </w:pPr>
      <w:r w:rsidRPr="00E26BC0">
        <w:rPr>
          <w:color w:val="0000FF"/>
          <w:lang w:eastAsia="en-US"/>
        </w:rPr>
        <w:t>S2-21047</w:t>
      </w:r>
      <w:r w:rsidR="00983014">
        <w:rPr>
          <w:color w:val="0000FF"/>
          <w:lang w:eastAsia="en-US"/>
        </w:rPr>
        <w:t>8</w:t>
      </w:r>
      <w:r w:rsidRPr="00E26BC0">
        <w:rPr>
          <w:color w:val="0000FF"/>
          <w:lang w:eastAsia="en-US"/>
        </w:rPr>
        <w:t>7</w:t>
      </w:r>
      <w:r w:rsidRPr="00E26BC0">
        <w:rPr>
          <w:lang w:eastAsia="en-US"/>
        </w:rPr>
        <w:t xml:space="preserve"> (CR) 23.503 CR0569R1: URSP enhancement for the 5G </w:t>
      </w:r>
      <w:proofErr w:type="spellStart"/>
      <w:r w:rsidRPr="00E26BC0">
        <w:rPr>
          <w:lang w:eastAsia="en-US"/>
        </w:rPr>
        <w:t>ProSe</w:t>
      </w:r>
      <w:proofErr w:type="spellEnd"/>
      <w:r w:rsidRPr="00E26BC0">
        <w:rPr>
          <w:lang w:eastAsia="en-US"/>
        </w:rPr>
        <w:t xml:space="preserve"> UE-to-Network Relay support (Source: Qualcomm Incorporated)</w:t>
      </w:r>
      <w:r w:rsidRPr="00E26BC0">
        <w:rPr>
          <w:lang w:eastAsia="en-US"/>
        </w:rPr>
        <w:cr/>
      </w:r>
      <w:r w:rsidRPr="00E26BC0">
        <w:rPr>
          <w:b/>
          <w:bCs/>
          <w:i/>
          <w:iCs/>
        </w:rPr>
        <w:t>e-mail comments:</w:t>
      </w:r>
      <w:r w:rsidRPr="00E26BC0">
        <w:rPr>
          <w:b/>
          <w:bCs/>
          <w:i/>
          <w:iCs/>
        </w:rPr>
        <w:cr/>
      </w:r>
      <w:r w:rsidRPr="00E26BC0">
        <w:rPr>
          <w:i/>
          <w:iCs/>
        </w:rPr>
        <w:t>Judy (Ericsson): please see comments on new access type and non-seamless offload indication in 4756</w:t>
      </w:r>
      <w:r w:rsidRPr="00E26BC0">
        <w:rPr>
          <w:i/>
          <w:iCs/>
        </w:rPr>
        <w:cr/>
      </w:r>
      <w:proofErr w:type="spellStart"/>
      <w:r w:rsidRPr="00E26BC0">
        <w:rPr>
          <w:i/>
          <w:iCs/>
        </w:rPr>
        <w:t>Changhong</w:t>
      </w:r>
      <w:proofErr w:type="spellEnd"/>
      <w:r w:rsidRPr="00E26BC0">
        <w:rPr>
          <w:i/>
          <w:iCs/>
        </w:rPr>
        <w:t xml:space="preserve"> (Intel) comments</w:t>
      </w:r>
      <w:r w:rsidRPr="00E26BC0">
        <w:rPr>
          <w:i/>
          <w:iCs/>
        </w:rPr>
        <w:cr/>
        <w:t>Steve (Huawei) provides r01</w:t>
      </w:r>
      <w:r w:rsidRPr="00E26BC0">
        <w:rPr>
          <w:i/>
          <w:iCs/>
        </w:rPr>
        <w:cr/>
      </w:r>
    </w:p>
    <w:p w14:paraId="4CCFBA01" w14:textId="4DB2FC9D" w:rsidR="00E26BC0" w:rsidRDefault="00E26BC0" w:rsidP="00E26BC0">
      <w:pPr>
        <w:rPr>
          <w:lang w:eastAsia="en-US"/>
        </w:rPr>
      </w:pPr>
      <w:r w:rsidRPr="00E26BC0">
        <w:rPr>
          <w:b/>
          <w:bCs/>
          <w:lang w:eastAsia="en-US"/>
        </w:rPr>
        <w:t>Discussion and conclusion:</w:t>
      </w:r>
    </w:p>
    <w:p w14:paraId="07383DEB" w14:textId="01DDED17" w:rsidR="00E26BC0" w:rsidRPr="00E26BC0" w:rsidRDefault="00E26BC0" w:rsidP="00E26BC0">
      <w:r w:rsidRPr="00E26BC0">
        <w:t>It was agreed that the LS should add SA WG5 and CT WG3 to the</w:t>
      </w:r>
      <w:r w:rsidR="00983014">
        <w:t xml:space="preserve"> CC:</w:t>
      </w:r>
      <w:r w:rsidRPr="00E26BC0">
        <w:t xml:space="preserve"> recipients. </w:t>
      </w:r>
      <w:r>
        <w:t xml:space="preserve">r03 with these changes was revised in </w:t>
      </w:r>
      <w:r w:rsidRPr="00E26BC0">
        <w:rPr>
          <w:color w:val="0000FF"/>
        </w:rPr>
        <w:t>S2-2104794</w:t>
      </w:r>
      <w:r>
        <w:t xml:space="preserve">, which was </w:t>
      </w:r>
      <w:r w:rsidRPr="00E26BC0">
        <w:rPr>
          <w:color w:val="FF0000"/>
        </w:rPr>
        <w:t>approved</w:t>
      </w:r>
      <w:r>
        <w:t>.</w:t>
      </w:r>
    </w:p>
    <w:p w14:paraId="4E99B986" w14:textId="77777777" w:rsidR="00E26BC0" w:rsidRPr="00E26BC0" w:rsidRDefault="00E26BC0" w:rsidP="00E26BC0">
      <w:pPr>
        <w:rPr>
          <w:b/>
          <w:bCs/>
          <w:lang w:eastAsia="en-US"/>
        </w:rPr>
      </w:pPr>
    </w:p>
    <w:p w14:paraId="22F02B62" w14:textId="77777777" w:rsidR="00E26BC0" w:rsidRPr="00E26BC0" w:rsidRDefault="00E26BC0" w:rsidP="00E26BC0">
      <w:pPr>
        <w:pStyle w:val="FP"/>
        <w:pBdr>
          <w:top w:val="single" w:sz="4" w:space="1" w:color="auto"/>
        </w:pBdr>
        <w:rPr>
          <w:i/>
          <w:iCs/>
          <w:lang w:eastAsia="en-US"/>
        </w:rPr>
      </w:pPr>
      <w:r w:rsidRPr="00E26BC0">
        <w:rPr>
          <w:color w:val="0000FF"/>
          <w:lang w:eastAsia="en-US"/>
        </w:rPr>
        <w:t>S2-2103798</w:t>
      </w:r>
      <w:r>
        <w:rPr>
          <w:lang w:eastAsia="en-US"/>
        </w:rPr>
        <w:t xml:space="preserve"> (CR) 23.501 CR2857: Extended DRX for NR (</w:t>
      </w:r>
      <w:proofErr w:type="spellStart"/>
      <w:r>
        <w:rPr>
          <w:lang w:eastAsia="en-US"/>
        </w:rPr>
        <w:t>RedCap</w:t>
      </w:r>
      <w:proofErr w:type="spellEnd"/>
      <w:r>
        <w:rPr>
          <w:lang w:eastAsia="en-US"/>
        </w:rPr>
        <w:t>) (Source: Qualcomm Inc.)</w:t>
      </w:r>
      <w:r>
        <w:rPr>
          <w:lang w:eastAsia="en-US"/>
        </w:rPr>
        <w:cr/>
      </w:r>
      <w:r w:rsidRPr="00E26BC0">
        <w:rPr>
          <w:b/>
          <w:bCs/>
          <w:i/>
          <w:iCs/>
          <w:lang w:eastAsia="en-US"/>
        </w:rPr>
        <w:t>e-mail comments:</w:t>
      </w:r>
      <w:r w:rsidRPr="00E26BC0">
        <w:rPr>
          <w:b/>
          <w:bCs/>
          <w:i/>
          <w:iCs/>
          <w:lang w:eastAsia="en-US"/>
        </w:rPr>
        <w:cr/>
      </w:r>
      <w:r w:rsidRPr="00E26BC0">
        <w:rPr>
          <w:i/>
          <w:iCs/>
          <w:lang w:eastAsia="en-US"/>
        </w:rPr>
        <w:t>Antoine (Orange) provides r01 removing the e.g. on heterogeneous support this this example no longer applies.</w:t>
      </w:r>
      <w:r w:rsidRPr="00E26BC0">
        <w:rPr>
          <w:i/>
          <w:iCs/>
          <w:lang w:eastAsia="en-US"/>
        </w:rPr>
        <w:cr/>
        <w:t>Hannu (Nokia) co-signs the CR and explains the reasons on the cover page.</w:t>
      </w:r>
      <w:r w:rsidRPr="00E26BC0">
        <w:rPr>
          <w:i/>
          <w:iCs/>
          <w:lang w:eastAsia="en-US"/>
        </w:rPr>
        <w:cr/>
        <w:t>Paul (Ericsson) proposes to note this CR.</w:t>
      </w:r>
      <w:r w:rsidRPr="00E26BC0">
        <w:rPr>
          <w:i/>
          <w:iCs/>
          <w:lang w:eastAsia="en-US"/>
        </w:rPr>
        <w:cr/>
        <w:t xml:space="preserve">Miguel (Qualcomm) </w:t>
      </w:r>
      <w:proofErr w:type="spellStart"/>
      <w:r w:rsidRPr="00E26BC0">
        <w:rPr>
          <w:i/>
          <w:iCs/>
          <w:lang w:eastAsia="en-US"/>
        </w:rPr>
        <w:t>exlains</w:t>
      </w:r>
      <w:proofErr w:type="spellEnd"/>
      <w:r w:rsidRPr="00E26BC0">
        <w:rPr>
          <w:i/>
          <w:iCs/>
          <w:lang w:eastAsia="en-US"/>
        </w:rPr>
        <w:t xml:space="preserve"> Ericsson's argument is false and insists on proceeding with this CR as basis</w:t>
      </w:r>
      <w:r w:rsidRPr="00E26BC0">
        <w:rPr>
          <w:i/>
          <w:iCs/>
          <w:lang w:eastAsia="en-US"/>
        </w:rPr>
        <w:cr/>
        <w:t>Hannu (Nokia) supports this CR and points out it's a logical extension of what we have got already in 5G CIoT specifications.</w:t>
      </w:r>
      <w:r w:rsidRPr="00E26BC0">
        <w:rPr>
          <w:i/>
          <w:iCs/>
          <w:lang w:eastAsia="en-US"/>
        </w:rPr>
        <w:cr/>
        <w:t>Sherry (Xiaomi) agrees to start from extending the existing texts, but still has some concerns.</w:t>
      </w:r>
      <w:r w:rsidRPr="00E26BC0">
        <w:rPr>
          <w:i/>
          <w:iCs/>
          <w:lang w:eastAsia="en-US"/>
        </w:rPr>
        <w:cr/>
        <w:t>Paul (Ericsson) proposes to postpone this CR at this meeting.</w:t>
      </w:r>
      <w:r w:rsidRPr="00E26BC0">
        <w:rPr>
          <w:i/>
          <w:iCs/>
          <w:lang w:eastAsia="en-US"/>
        </w:rPr>
        <w:cr/>
        <w:t>Miguel (Qualcomm) provides r03 to address Sherry's (Xiaomi) comment and insists to proceed with this alignment CR</w:t>
      </w:r>
      <w:r w:rsidRPr="00E26BC0">
        <w:rPr>
          <w:i/>
          <w:iCs/>
          <w:lang w:eastAsia="en-US"/>
        </w:rPr>
        <w:cr/>
        <w:t>Hannu (Nokia) asks Paul (Ericsson) to identify the issues that this alignment CR brings along to justify postponing?</w:t>
      </w:r>
      <w:r w:rsidRPr="00E26BC0">
        <w:rPr>
          <w:i/>
          <w:iCs/>
          <w:lang w:eastAsia="en-US"/>
        </w:rPr>
        <w:cr/>
        <w:t>==== 4.X, 5.X, 6.X, 7.X Revisions Deadline ====</w:t>
      </w:r>
      <w:r w:rsidRPr="00E26BC0">
        <w:rPr>
          <w:i/>
          <w:iCs/>
          <w:lang w:eastAsia="en-US"/>
        </w:rPr>
        <w:cr/>
        <w:t>Sherry (Xiaomi) replies to Miguel.</w:t>
      </w:r>
      <w:r w:rsidRPr="00E26BC0">
        <w:rPr>
          <w:i/>
          <w:iCs/>
          <w:lang w:eastAsia="en-US"/>
        </w:rPr>
        <w:cr/>
        <w:t xml:space="preserve">Miguel (Qualcomm) replies to Sherry </w:t>
      </w:r>
      <w:proofErr w:type="spellStart"/>
      <w:r w:rsidRPr="00E26BC0">
        <w:rPr>
          <w:i/>
          <w:iCs/>
          <w:lang w:eastAsia="en-US"/>
        </w:rPr>
        <w:t>eDRX</w:t>
      </w:r>
      <w:proofErr w:type="spellEnd"/>
      <w:r w:rsidRPr="00E26BC0">
        <w:rPr>
          <w:i/>
          <w:iCs/>
          <w:lang w:eastAsia="en-US"/>
        </w:rPr>
        <w:t xml:space="preserve"> is negotiated in NAS for NR.</w:t>
      </w:r>
      <w:r w:rsidRPr="00E26BC0">
        <w:rPr>
          <w:i/>
          <w:iCs/>
          <w:lang w:eastAsia="en-US"/>
        </w:rPr>
        <w:cr/>
        <w:t>Antoine (Orange) supports approving this CR (r03) at this meeting.</w:t>
      </w:r>
      <w:r w:rsidRPr="00E26BC0">
        <w:rPr>
          <w:i/>
          <w:iCs/>
          <w:lang w:eastAsia="en-US"/>
        </w:rPr>
        <w:cr/>
        <w:t>Sherry (Xiaomi) replies to Miguel (Qualcomm) and can live with r02 as the baseline with the assumption of further updates to address the open issues.</w:t>
      </w:r>
      <w:r w:rsidRPr="00E26BC0">
        <w:rPr>
          <w:i/>
          <w:iCs/>
          <w:lang w:eastAsia="en-US"/>
        </w:rPr>
        <w:cr/>
        <w:t>Antoine (Orange): The typo of 'NW' instead of 'NR' has to be fixed as part of CR clean-up.</w:t>
      </w:r>
      <w:r w:rsidRPr="00E26BC0">
        <w:rPr>
          <w:i/>
          <w:iCs/>
          <w:lang w:eastAsia="en-US"/>
        </w:rPr>
        <w:cr/>
        <w:t>Miguel (Qualcomm) agrees with Antoine</w:t>
      </w:r>
      <w:r w:rsidRPr="00E26BC0">
        <w:rPr>
          <w:i/>
          <w:iCs/>
          <w:lang w:eastAsia="en-US"/>
        </w:rPr>
        <w:cr/>
        <w:t>==== 4.X, 5.X, 6.X, 7.X Final Deadline ====</w:t>
      </w:r>
      <w:r w:rsidRPr="00E26BC0">
        <w:rPr>
          <w:i/>
          <w:iCs/>
          <w:lang w:eastAsia="en-US"/>
        </w:rPr>
        <w:cr/>
        <w:t>Paul (Ericsson) replies to Miguel (Qualcomm).</w:t>
      </w:r>
      <w:r w:rsidRPr="00E26BC0">
        <w:rPr>
          <w:i/>
          <w:iCs/>
          <w:lang w:eastAsia="en-US"/>
        </w:rPr>
        <w:cr/>
        <w:t>Miguel (Qualcomm) replies to Paul (Ericsson)</w:t>
      </w:r>
      <w:r w:rsidRPr="00E26BC0">
        <w:rPr>
          <w:i/>
          <w:iCs/>
          <w:lang w:eastAsia="en-US"/>
        </w:rPr>
        <w:cr/>
        <w:t>Guillaume (MediaTek) comments.</w:t>
      </w:r>
      <w:r w:rsidRPr="00E26BC0">
        <w:rPr>
          <w:i/>
          <w:iCs/>
          <w:lang w:eastAsia="en-US"/>
        </w:rPr>
        <w:cr/>
        <w:t>Tricci (OPPO) thanks Guillaume (MediaTek) the excellent summary and supports Guillaume's proposal.</w:t>
      </w:r>
      <w:r w:rsidRPr="00E26BC0">
        <w:rPr>
          <w:i/>
          <w:iCs/>
          <w:lang w:eastAsia="en-US"/>
        </w:rPr>
        <w:cr/>
        <w:t>Paul (Ericsson) also supports Guillaume's (MediaTek) proposal on the way forward.</w:t>
      </w:r>
    </w:p>
    <w:p w14:paraId="7A6F21F1" w14:textId="77777777" w:rsidR="00E26BC0" w:rsidRPr="00E26BC0" w:rsidRDefault="00E26BC0" w:rsidP="00E26BC0">
      <w:pPr>
        <w:pStyle w:val="FP"/>
        <w:rPr>
          <w:i/>
          <w:iCs/>
          <w:lang w:eastAsia="en-US"/>
        </w:rPr>
      </w:pPr>
      <w:r w:rsidRPr="00E26BC0">
        <w:rPr>
          <w:i/>
          <w:iCs/>
          <w:lang w:eastAsia="en-US"/>
        </w:rPr>
        <w:t>Dieter (Deutsche Telekom) also supports Guillaume's (MediaTek) proposal on the way forward.</w:t>
      </w:r>
    </w:p>
    <w:p w14:paraId="07A65A23" w14:textId="545C7FDE" w:rsidR="00E26BC0" w:rsidRPr="00E26BC0" w:rsidRDefault="00E26BC0" w:rsidP="00E26BC0">
      <w:pPr>
        <w:pStyle w:val="FP"/>
        <w:rPr>
          <w:i/>
          <w:iCs/>
          <w:lang w:eastAsia="en-US"/>
        </w:rPr>
      </w:pPr>
    </w:p>
    <w:p w14:paraId="72BD1D46" w14:textId="77777777" w:rsidR="00E26BC0" w:rsidRPr="00E26BC0" w:rsidRDefault="00E26BC0" w:rsidP="00E26BC0">
      <w:pPr>
        <w:rPr>
          <w:b/>
          <w:bCs/>
          <w:lang w:eastAsia="en-US"/>
        </w:rPr>
      </w:pPr>
      <w:r w:rsidRPr="00E26BC0">
        <w:rPr>
          <w:b/>
          <w:bCs/>
          <w:lang w:eastAsia="en-US"/>
        </w:rPr>
        <w:t>Discussion and conclusion:</w:t>
      </w:r>
    </w:p>
    <w:p w14:paraId="5C18FBFE" w14:textId="77777777" w:rsidR="00E26BC0" w:rsidRDefault="00E26BC0" w:rsidP="00E26BC0">
      <w:pPr>
        <w:rPr>
          <w:b/>
          <w:bCs/>
          <w:lang w:eastAsia="en-US"/>
        </w:rPr>
      </w:pPr>
      <w:r>
        <w:rPr>
          <w:lang w:eastAsia="en-US"/>
        </w:rPr>
        <w:t xml:space="preserve">Ericsson commented that this CR should be postponed along with a related Ericsson CR as the work has only just started and there are a number of open issues, so the CRs can be left for now. MediaTek agreed that the related CRs should be postponed and the open issues resolved before agreeing CRs. Nokia considered the issues outside the scope of these CRs and should not postpone CRs due to what they do not say. It was decided to </w:t>
      </w:r>
      <w:r w:rsidRPr="00E26BC0">
        <w:rPr>
          <w:color w:val="FF0000"/>
          <w:lang w:eastAsia="en-US"/>
        </w:rPr>
        <w:t xml:space="preserve">postpone </w:t>
      </w:r>
      <w:r>
        <w:rPr>
          <w:lang w:eastAsia="en-US"/>
        </w:rPr>
        <w:t>the CR in</w:t>
      </w:r>
      <w:r w:rsidRPr="003148B0">
        <w:rPr>
          <w:lang w:eastAsia="en-US"/>
        </w:rPr>
        <w:t xml:space="preserve"> </w:t>
      </w:r>
      <w:r w:rsidRPr="00E26BC0">
        <w:rPr>
          <w:color w:val="0000FF"/>
          <w:lang w:eastAsia="en-US"/>
        </w:rPr>
        <w:t>S2-2103798</w:t>
      </w:r>
      <w:r>
        <w:t xml:space="preserve"> and the</w:t>
      </w:r>
      <w:r w:rsidRPr="003148B0">
        <w:rPr>
          <w:lang w:eastAsia="en-US"/>
        </w:rPr>
        <w:t xml:space="preserve"> </w:t>
      </w:r>
      <w:r>
        <w:rPr>
          <w:lang w:eastAsia="en-US"/>
        </w:rPr>
        <w:t xml:space="preserve">LSs in </w:t>
      </w:r>
      <w:r w:rsidRPr="00E26BC0">
        <w:rPr>
          <w:color w:val="0000FF"/>
          <w:lang w:eastAsia="en-US"/>
        </w:rPr>
        <w:t>S2-2103769</w:t>
      </w:r>
      <w:r>
        <w:rPr>
          <w:lang w:eastAsia="en-US"/>
        </w:rPr>
        <w:t xml:space="preserve">, </w:t>
      </w:r>
      <w:r w:rsidRPr="00E26BC0">
        <w:rPr>
          <w:color w:val="0000FF"/>
          <w:lang w:eastAsia="en-US"/>
        </w:rPr>
        <w:t>S2-2103796</w:t>
      </w:r>
      <w:r>
        <w:rPr>
          <w:lang w:eastAsia="en-US"/>
        </w:rPr>
        <w:t xml:space="preserve">. The CR in </w:t>
      </w:r>
      <w:r w:rsidRPr="00E26BC0">
        <w:rPr>
          <w:color w:val="0000FF"/>
          <w:lang w:eastAsia="en-US"/>
        </w:rPr>
        <w:t>S2-2103903</w:t>
      </w:r>
      <w:r>
        <w:rPr>
          <w:lang w:eastAsia="en-US"/>
        </w:rPr>
        <w:t xml:space="preserve"> was </w:t>
      </w:r>
      <w:r w:rsidRPr="00E26BC0">
        <w:rPr>
          <w:color w:val="0000FF"/>
          <w:lang w:eastAsia="en-US"/>
        </w:rPr>
        <w:t>noted</w:t>
      </w:r>
      <w:r>
        <w:rPr>
          <w:lang w:eastAsia="en-US"/>
        </w:rPr>
        <w:t>.</w:t>
      </w:r>
    </w:p>
    <w:p w14:paraId="1D42815E" w14:textId="77777777" w:rsidR="00E26BC0" w:rsidRPr="00E26BC0" w:rsidRDefault="00E26BC0" w:rsidP="00E26BC0">
      <w:pPr>
        <w:rPr>
          <w:b/>
          <w:bCs/>
          <w:lang w:eastAsia="en-US"/>
        </w:rPr>
      </w:pPr>
    </w:p>
    <w:p w14:paraId="458818F6" w14:textId="77777777" w:rsidR="00E26BC0" w:rsidRPr="00E26BC0" w:rsidRDefault="00E26BC0" w:rsidP="00E26BC0">
      <w:pPr>
        <w:pStyle w:val="FP"/>
        <w:pBdr>
          <w:top w:val="single" w:sz="4" w:space="1" w:color="auto"/>
        </w:pBdr>
        <w:rPr>
          <w:i/>
          <w:iCs/>
          <w:lang w:eastAsia="en-US"/>
        </w:rPr>
      </w:pPr>
      <w:r w:rsidRPr="00E26BC0">
        <w:rPr>
          <w:color w:val="0000FF"/>
          <w:lang w:eastAsia="en-US"/>
        </w:rPr>
        <w:t>S2-2103895</w:t>
      </w:r>
      <w:r>
        <w:rPr>
          <w:lang w:eastAsia="en-US"/>
        </w:rPr>
        <w:t xml:space="preserve"> (LS OUT) [DRAFT] Reply LS on Support of Asynchronous Type Communication in N1N2MessageTransfer (Source: Ericsson)</w:t>
      </w:r>
      <w:r>
        <w:rPr>
          <w:lang w:eastAsia="en-US"/>
        </w:rPr>
        <w:cr/>
      </w:r>
      <w:r w:rsidRPr="00E26BC0">
        <w:rPr>
          <w:b/>
          <w:bCs/>
          <w:i/>
          <w:iCs/>
          <w:lang w:eastAsia="en-US"/>
        </w:rPr>
        <w:t>e-mail comments:</w:t>
      </w:r>
      <w:r w:rsidRPr="00E26BC0">
        <w:rPr>
          <w:b/>
          <w:bCs/>
          <w:i/>
          <w:iCs/>
          <w:lang w:eastAsia="en-US"/>
        </w:rPr>
        <w:cr/>
      </w:r>
      <w:r w:rsidRPr="00E26BC0">
        <w:rPr>
          <w:i/>
          <w:iCs/>
          <w:lang w:eastAsia="en-US"/>
        </w:rPr>
        <w:t>Chunshan (Tencent) provides r01.</w:t>
      </w:r>
      <w:r w:rsidRPr="00E26BC0">
        <w:rPr>
          <w:i/>
          <w:iCs/>
          <w:lang w:eastAsia="en-US"/>
        </w:rPr>
        <w:cr/>
        <w:t>Haiyang (Huawei) share similar view with Chunshan (Tencent) and provides r02.</w:t>
      </w:r>
      <w:r w:rsidRPr="00E26BC0">
        <w:rPr>
          <w:i/>
          <w:iCs/>
          <w:lang w:eastAsia="en-US"/>
        </w:rPr>
        <w:cr/>
        <w:t>Qian (Ericsson) comments and points out that we shall have a way forward to guide the stage 3 design.</w:t>
      </w:r>
      <w:r w:rsidRPr="00E26BC0">
        <w:rPr>
          <w:i/>
          <w:iCs/>
          <w:lang w:eastAsia="en-US"/>
        </w:rPr>
        <w:cr/>
        <w:t>Haiyang (Huawei) comments.</w:t>
      </w:r>
      <w:r w:rsidRPr="00E26BC0">
        <w:rPr>
          <w:i/>
          <w:iCs/>
          <w:lang w:eastAsia="en-US"/>
        </w:rPr>
        <w:cr/>
        <w:t>Qian (Ericsson) responses to Haiyang (Huawei).</w:t>
      </w:r>
      <w:r w:rsidRPr="00E26BC0">
        <w:rPr>
          <w:i/>
          <w:iCs/>
          <w:lang w:eastAsia="en-US"/>
        </w:rPr>
        <w:cr/>
        <w:t>Hannu (Nokia) supports the original version of 3895 but can't agree with the revisions that are not aligned with the reasoning given to justify these updates.</w:t>
      </w:r>
      <w:r w:rsidRPr="00E26BC0">
        <w:rPr>
          <w:i/>
          <w:iCs/>
          <w:lang w:eastAsia="en-US"/>
        </w:rPr>
        <w:cr/>
        <w:t>Haiyang (Huawei) replies.</w:t>
      </w:r>
      <w:r w:rsidRPr="00E26BC0">
        <w:rPr>
          <w:i/>
          <w:iCs/>
          <w:lang w:eastAsia="en-US"/>
        </w:rPr>
        <w:cr/>
        <w:t>Hannu (Nokia) asks for the corresponding CRs related with the proposed interpretation (2)?</w:t>
      </w:r>
      <w:r w:rsidRPr="00E26BC0">
        <w:rPr>
          <w:i/>
          <w:iCs/>
          <w:lang w:eastAsia="en-US"/>
        </w:rPr>
        <w:cr/>
        <w:t>Qian (Ericsson) provides further comments and indicating there seems still no use case identified.</w:t>
      </w:r>
      <w:r w:rsidRPr="00E26BC0">
        <w:rPr>
          <w:i/>
          <w:iCs/>
          <w:lang w:eastAsia="en-US"/>
        </w:rPr>
        <w:cr/>
        <w:t>Hannu (Nokia) supports Qian (Ericsson) and proposes to go for ATC removal unless a valid use case can be shown.</w:t>
      </w:r>
      <w:r w:rsidRPr="00E26BC0">
        <w:rPr>
          <w:i/>
          <w:iCs/>
          <w:lang w:eastAsia="en-US"/>
        </w:rPr>
        <w:cr/>
        <w:t>Jicheol (Samsung) share the view with Nokia and Ericsson.</w:t>
      </w:r>
      <w:r w:rsidRPr="00E26BC0">
        <w:rPr>
          <w:i/>
          <w:iCs/>
          <w:lang w:eastAsia="en-US"/>
        </w:rPr>
        <w:cr/>
        <w:t>Qian (Ericsson) responds.</w:t>
      </w:r>
      <w:r w:rsidRPr="00E26BC0">
        <w:rPr>
          <w:i/>
          <w:iCs/>
          <w:lang w:eastAsia="en-US"/>
        </w:rPr>
        <w:cr/>
      </w:r>
      <w:r w:rsidRPr="00E26BC0">
        <w:rPr>
          <w:i/>
          <w:iCs/>
          <w:lang w:eastAsia="en-US"/>
        </w:rPr>
        <w:lastRenderedPageBreak/>
        <w:t>Haiyang (Huawei) provides comments.</w:t>
      </w:r>
      <w:r w:rsidRPr="00E26BC0">
        <w:rPr>
          <w:i/>
          <w:iCs/>
          <w:lang w:eastAsia="en-US"/>
        </w:rPr>
        <w:cr/>
        <w:t>Qian (Ericsson) gives further comments.</w:t>
      </w:r>
      <w:r w:rsidRPr="00E26BC0">
        <w:rPr>
          <w:i/>
          <w:iCs/>
          <w:lang w:eastAsia="en-US"/>
        </w:rPr>
        <w:cr/>
        <w:t>Haiyang (Huawei) provides response.</w:t>
      </w:r>
      <w:r w:rsidRPr="00E26BC0">
        <w:rPr>
          <w:i/>
          <w:iCs/>
          <w:lang w:eastAsia="en-US"/>
        </w:rPr>
        <w:cr/>
        <w:t>Qian (Ericsson) replies.</w:t>
      </w:r>
      <w:r w:rsidRPr="00E26BC0">
        <w:rPr>
          <w:i/>
          <w:iCs/>
          <w:lang w:eastAsia="en-US"/>
        </w:rPr>
        <w:cr/>
        <w:t>Chunshan (Tencent) replies.</w:t>
      </w:r>
      <w:r w:rsidRPr="00E26BC0">
        <w:rPr>
          <w:i/>
          <w:iCs/>
          <w:lang w:eastAsia="en-US"/>
        </w:rPr>
        <w:cr/>
        <w:t>Hannu (Nokia) answers to Haiyang (Huawei).</w:t>
      </w:r>
      <w:r w:rsidRPr="00E26BC0">
        <w:rPr>
          <w:i/>
          <w:iCs/>
          <w:lang w:eastAsia="en-US"/>
        </w:rPr>
        <w:cr/>
        <w:t>Hannu (Nokia) replies to Chunshan (Tencent).</w:t>
      </w:r>
      <w:r w:rsidRPr="00E26BC0">
        <w:rPr>
          <w:i/>
          <w:iCs/>
          <w:lang w:eastAsia="en-US"/>
        </w:rPr>
        <w:cr/>
        <w:t>==== 4.X, 5.X, 6.X, 7.X Revisions Deadline ====</w:t>
      </w:r>
      <w:r w:rsidRPr="00E26BC0">
        <w:rPr>
          <w:i/>
          <w:iCs/>
          <w:lang w:eastAsia="en-US"/>
        </w:rPr>
        <w:cr/>
        <w:t>Haiyang (Huawei) replies and cannot accept the original version.</w:t>
      </w:r>
      <w:r w:rsidRPr="00E26BC0">
        <w:rPr>
          <w:i/>
          <w:iCs/>
          <w:lang w:eastAsia="en-US"/>
        </w:rPr>
        <w:cr/>
        <w:t>Qian (Ericsson) comments and suggests this to be discussion in CC#2.</w:t>
      </w:r>
      <w:r w:rsidRPr="00E26BC0">
        <w:rPr>
          <w:i/>
          <w:iCs/>
          <w:lang w:eastAsia="en-US"/>
        </w:rPr>
        <w:cr/>
        <w:t>Hannu (Nokia) supports the proposal to bring this to CC#2.</w:t>
      </w:r>
      <w:r w:rsidRPr="00E26BC0">
        <w:rPr>
          <w:i/>
          <w:iCs/>
          <w:lang w:eastAsia="en-US"/>
        </w:rPr>
        <w:cr/>
        <w:t>==== 4.X, 5.X, 6.X, 7.X Final Deadline ====</w:t>
      </w:r>
    </w:p>
    <w:p w14:paraId="138B78F8" w14:textId="163D3D65" w:rsidR="00E26BC0" w:rsidRPr="00E26BC0" w:rsidRDefault="00E26BC0" w:rsidP="00E26BC0">
      <w:pPr>
        <w:pStyle w:val="FP"/>
        <w:rPr>
          <w:i/>
          <w:iCs/>
          <w:lang w:eastAsia="en-US"/>
        </w:rPr>
      </w:pPr>
    </w:p>
    <w:p w14:paraId="11327F78" w14:textId="77777777" w:rsidR="00E26BC0" w:rsidRPr="00E26BC0" w:rsidRDefault="00E26BC0" w:rsidP="00E26BC0">
      <w:pPr>
        <w:rPr>
          <w:b/>
          <w:bCs/>
          <w:lang w:eastAsia="en-US"/>
        </w:rPr>
      </w:pPr>
      <w:r w:rsidRPr="00E26BC0">
        <w:rPr>
          <w:b/>
          <w:bCs/>
          <w:lang w:eastAsia="en-US"/>
        </w:rPr>
        <w:t>Discussion and conclusion:</w:t>
      </w:r>
    </w:p>
    <w:p w14:paraId="5950D9DC" w14:textId="77777777" w:rsidR="00E26BC0" w:rsidRDefault="00E26BC0" w:rsidP="00E26BC0">
      <w:pPr>
        <w:rPr>
          <w:lang w:eastAsia="en-US"/>
        </w:rPr>
      </w:pPr>
      <w:r>
        <w:rPr>
          <w:lang w:eastAsia="en-US"/>
        </w:rPr>
        <w:t xml:space="preserve">Nokia proposed that if realistic use cases can be identified then this should be documented in 23.502. If it cannot then it should not be included in 23.501. Ericsson replied that a Feature should not be removed because some improvement is proposed. China Mobile commented that they preferred to keep this Feature. Nokia commented that the case raised was not related to ATC and the earlier use-cases never developed into a call flow indicating how this will be used. There is insufficient information available to the AMF to determine when ATC can be used. The SA WG2 Chair commented that removing a Feature from Rel-15 would be a difficult task and would require full consensus. This was then </w:t>
      </w:r>
      <w:r w:rsidRPr="00E26BC0">
        <w:rPr>
          <w:color w:val="FF0000"/>
          <w:lang w:eastAsia="en-US"/>
        </w:rPr>
        <w:t>postponed</w:t>
      </w:r>
      <w:r>
        <w:rPr>
          <w:lang w:eastAsia="en-US"/>
        </w:rPr>
        <w:t>.</w:t>
      </w:r>
    </w:p>
    <w:p w14:paraId="68AC8261" w14:textId="6FC75ECF" w:rsidR="00E26BC0" w:rsidRDefault="00E26BC0" w:rsidP="00E26BC0">
      <w:pPr>
        <w:rPr>
          <w:lang w:eastAsia="en-US"/>
        </w:rPr>
      </w:pPr>
      <w:r>
        <w:rPr>
          <w:lang w:eastAsia="en-US"/>
        </w:rPr>
        <w:t xml:space="preserve">The incoming LSs in </w:t>
      </w:r>
      <w:r w:rsidRPr="00E26BC0">
        <w:rPr>
          <w:color w:val="0000FF"/>
          <w:lang w:eastAsia="en-US"/>
        </w:rPr>
        <w:t>S2-2103765</w:t>
      </w:r>
      <w:r>
        <w:rPr>
          <w:lang w:eastAsia="en-US"/>
        </w:rPr>
        <w:t xml:space="preserve"> was </w:t>
      </w:r>
      <w:r w:rsidRPr="00E26BC0">
        <w:rPr>
          <w:color w:val="FF0000"/>
          <w:lang w:eastAsia="en-US"/>
        </w:rPr>
        <w:t>postponed</w:t>
      </w:r>
      <w:r>
        <w:rPr>
          <w:lang w:eastAsia="en-US"/>
        </w:rPr>
        <w:t xml:space="preserve">. The related CRs in </w:t>
      </w:r>
      <w:r w:rsidRPr="00E26BC0">
        <w:rPr>
          <w:color w:val="0000FF"/>
          <w:lang w:eastAsia="en-US"/>
        </w:rPr>
        <w:t>S2-2103896, S2-2103897, S2-2103898, S2-2103899, S2-2103900</w:t>
      </w:r>
      <w:r>
        <w:rPr>
          <w:lang w:eastAsia="en-US"/>
        </w:rPr>
        <w:t xml:space="preserve"> and </w:t>
      </w:r>
      <w:r w:rsidRPr="00E26BC0">
        <w:rPr>
          <w:color w:val="0000FF"/>
          <w:lang w:eastAsia="en-US"/>
        </w:rPr>
        <w:t>S2-2103901</w:t>
      </w:r>
      <w:r>
        <w:rPr>
          <w:lang w:eastAsia="en-US"/>
        </w:rPr>
        <w:t xml:space="preserve"> were </w:t>
      </w:r>
      <w:r w:rsidRPr="00E26BC0">
        <w:rPr>
          <w:color w:val="0000FF"/>
          <w:lang w:eastAsia="en-US"/>
        </w:rPr>
        <w:t>noted</w:t>
      </w:r>
      <w:r>
        <w:rPr>
          <w:lang w:eastAsia="en-US"/>
        </w:rPr>
        <w:t>.</w:t>
      </w:r>
    </w:p>
    <w:p w14:paraId="7EC93A6F" w14:textId="1924AF5C" w:rsidR="00E26BC0" w:rsidRPr="00E26BC0" w:rsidRDefault="00E26BC0" w:rsidP="00E26BC0">
      <w:pPr>
        <w:rPr>
          <w:lang w:eastAsia="en-US"/>
        </w:rPr>
      </w:pPr>
    </w:p>
    <w:p w14:paraId="1391CF7C" w14:textId="77777777" w:rsidR="00E26BC0" w:rsidRPr="00E26BC0" w:rsidRDefault="00E26BC0" w:rsidP="00E26BC0">
      <w:pPr>
        <w:pStyle w:val="FP"/>
        <w:pBdr>
          <w:top w:val="single" w:sz="4" w:space="1" w:color="auto"/>
        </w:pBdr>
        <w:rPr>
          <w:i/>
          <w:iCs/>
          <w:lang w:eastAsia="en-US"/>
        </w:rPr>
      </w:pPr>
      <w:r w:rsidRPr="00E26BC0">
        <w:rPr>
          <w:color w:val="0000FF"/>
          <w:lang w:eastAsia="en-US"/>
        </w:rPr>
        <w:t>S2-2104043</w:t>
      </w:r>
      <w:r>
        <w:rPr>
          <w:lang w:eastAsia="en-US"/>
        </w:rPr>
        <w:t xml:space="preserve"> (LS OUT) [DRAFT] Reply LS on the conclusion of FS_MINT-CT (Source: LG Electronics)</w:t>
      </w:r>
      <w:r>
        <w:rPr>
          <w:lang w:eastAsia="en-US"/>
        </w:rPr>
        <w:cr/>
      </w:r>
      <w:r w:rsidRPr="00E26BC0">
        <w:rPr>
          <w:b/>
          <w:bCs/>
          <w:i/>
          <w:iCs/>
          <w:lang w:eastAsia="en-US"/>
        </w:rPr>
        <w:t>e-mail comments:</w:t>
      </w:r>
      <w:r w:rsidRPr="00E26BC0">
        <w:rPr>
          <w:b/>
          <w:bCs/>
          <w:i/>
          <w:iCs/>
          <w:lang w:eastAsia="en-US"/>
        </w:rPr>
        <w:cr/>
      </w:r>
      <w:r w:rsidRPr="00E26BC0">
        <w:rPr>
          <w:i/>
          <w:iCs/>
          <w:lang w:eastAsia="en-US"/>
        </w:rPr>
        <w:t>Qian Chen (Ericsson) provides comments and considers it's better to send the Reply LS in later SA2 meeting</w:t>
      </w:r>
      <w:r w:rsidRPr="00E26BC0">
        <w:rPr>
          <w:i/>
          <w:iCs/>
          <w:lang w:eastAsia="en-US"/>
        </w:rPr>
        <w:cr/>
        <w:t>Hyunsook (LGE) suggests to provide the potential SA2 plan to CT1 and SA, because Rel17 stage 2 freezing target is June, 2021.</w:t>
      </w:r>
      <w:r w:rsidRPr="00E26BC0">
        <w:rPr>
          <w:i/>
          <w:iCs/>
          <w:lang w:eastAsia="en-US"/>
        </w:rPr>
        <w:cr/>
        <w:t>Alessio(Nokia) supports Ericsson, we should postpone the LS.</w:t>
      </w:r>
      <w:r w:rsidRPr="00E26BC0">
        <w:rPr>
          <w:i/>
          <w:iCs/>
          <w:lang w:eastAsia="en-US"/>
        </w:rPr>
        <w:cr/>
        <w:t>Haris(Qualcomm) comments</w:t>
      </w:r>
      <w:r w:rsidRPr="00E26BC0">
        <w:rPr>
          <w:i/>
          <w:iCs/>
          <w:lang w:eastAsia="en-US"/>
        </w:rPr>
        <w:cr/>
        <w:t>Fenqin (Huawei) comments</w:t>
      </w:r>
      <w:r w:rsidRPr="00E26BC0">
        <w:rPr>
          <w:i/>
          <w:iCs/>
          <w:lang w:eastAsia="en-US"/>
        </w:rPr>
        <w:cr/>
        <w:t>Hyunsook (LGE) has comments and provides r01.</w:t>
      </w:r>
      <w:r w:rsidRPr="00E26BC0">
        <w:rPr>
          <w:i/>
          <w:iCs/>
          <w:lang w:eastAsia="en-US"/>
        </w:rPr>
        <w:cr/>
      </w:r>
      <w:proofErr w:type="spellStart"/>
      <w:r w:rsidRPr="00E26BC0">
        <w:rPr>
          <w:i/>
          <w:iCs/>
          <w:lang w:eastAsia="en-US"/>
        </w:rPr>
        <w:t>Jinguo</w:t>
      </w:r>
      <w:proofErr w:type="spellEnd"/>
      <w:r w:rsidRPr="00E26BC0">
        <w:rPr>
          <w:i/>
          <w:iCs/>
          <w:lang w:eastAsia="en-US"/>
        </w:rPr>
        <w:t>(ZTE) suggest to postpone this LS</w:t>
      </w:r>
      <w:r w:rsidRPr="00E26BC0">
        <w:rPr>
          <w:i/>
          <w:iCs/>
          <w:lang w:eastAsia="en-US"/>
        </w:rPr>
        <w:cr/>
        <w:t>For the smooth progress in CT1 and SA, Hyunsook(LGE) suggests to send the simple reply (such as r01 without SA2 analysis)</w:t>
      </w:r>
      <w:r w:rsidRPr="00E26BC0">
        <w:rPr>
          <w:i/>
          <w:iCs/>
          <w:lang w:eastAsia="en-US"/>
        </w:rPr>
        <w:cr/>
        <w:t>Dieter (Deutsche Telekom): proposes to postpone this LS</w:t>
      </w:r>
      <w:r w:rsidRPr="00E26BC0">
        <w:rPr>
          <w:i/>
          <w:iCs/>
          <w:lang w:eastAsia="en-US"/>
        </w:rPr>
        <w:cr/>
        <w:t>Qian (Ericsson): comments and provide r02</w:t>
      </w:r>
      <w:r w:rsidRPr="00E26BC0">
        <w:rPr>
          <w:i/>
          <w:iCs/>
          <w:lang w:eastAsia="en-US"/>
        </w:rPr>
        <w:cr/>
      </w:r>
      <w:proofErr w:type="spellStart"/>
      <w:r w:rsidRPr="00E26BC0">
        <w:rPr>
          <w:i/>
          <w:iCs/>
          <w:lang w:eastAsia="en-US"/>
        </w:rPr>
        <w:t>alessio</w:t>
      </w:r>
      <w:proofErr w:type="spellEnd"/>
      <w:r w:rsidRPr="00E26BC0">
        <w:rPr>
          <w:i/>
          <w:iCs/>
          <w:lang w:eastAsia="en-US"/>
        </w:rPr>
        <w:t>(Nokia) is ok with r02.</w:t>
      </w:r>
      <w:r w:rsidRPr="00E26BC0">
        <w:rPr>
          <w:i/>
          <w:iCs/>
          <w:lang w:eastAsia="en-US"/>
        </w:rPr>
        <w:cr/>
        <w:t>==== 4.X, 5.X, 6.X, 7.X Revisions Deadline ====</w:t>
      </w:r>
      <w:r w:rsidRPr="00E26BC0">
        <w:rPr>
          <w:i/>
          <w:iCs/>
          <w:lang w:eastAsia="en-US"/>
        </w:rPr>
        <w:cr/>
      </w:r>
      <w:proofErr w:type="spellStart"/>
      <w:r w:rsidRPr="00E26BC0">
        <w:rPr>
          <w:i/>
          <w:iCs/>
          <w:lang w:eastAsia="en-US"/>
        </w:rPr>
        <w:t>Jinguo</w:t>
      </w:r>
      <w:proofErr w:type="spellEnd"/>
      <w:r w:rsidRPr="00E26BC0">
        <w:rPr>
          <w:i/>
          <w:iCs/>
          <w:lang w:eastAsia="en-US"/>
        </w:rPr>
        <w:t>(ZTE) comments that r02 the action is still to CT1, not to SA, further update is needed.</w:t>
      </w:r>
      <w:r w:rsidRPr="00E26BC0">
        <w:rPr>
          <w:i/>
          <w:iCs/>
          <w:lang w:eastAsia="en-US"/>
        </w:rPr>
        <w:cr/>
        <w:t xml:space="preserve">LG </w:t>
      </w:r>
      <w:proofErr w:type="spellStart"/>
      <w:r w:rsidRPr="00E26BC0">
        <w:rPr>
          <w:i/>
          <w:iCs/>
          <w:lang w:eastAsia="en-US"/>
        </w:rPr>
        <w:t>Uplus</w:t>
      </w:r>
      <w:proofErr w:type="spellEnd"/>
      <w:r w:rsidRPr="00E26BC0">
        <w:rPr>
          <w:i/>
          <w:iCs/>
          <w:lang w:eastAsia="en-US"/>
        </w:rPr>
        <w:t xml:space="preserve"> agrees with LGE.</w:t>
      </w:r>
      <w:r w:rsidRPr="00E26BC0">
        <w:rPr>
          <w:i/>
          <w:iCs/>
          <w:lang w:eastAsia="en-US"/>
        </w:rPr>
        <w:cr/>
        <w:t xml:space="preserve">Hyunsook (LGE) is ok with r02, and proposes to change the action target to 'CT1 and SA' based on </w:t>
      </w:r>
      <w:proofErr w:type="spellStart"/>
      <w:r w:rsidRPr="00E26BC0">
        <w:rPr>
          <w:i/>
          <w:iCs/>
          <w:lang w:eastAsia="en-US"/>
        </w:rPr>
        <w:t>Jinguo's</w:t>
      </w:r>
      <w:proofErr w:type="spellEnd"/>
      <w:r w:rsidRPr="00E26BC0">
        <w:rPr>
          <w:i/>
          <w:iCs/>
          <w:lang w:eastAsia="en-US"/>
        </w:rPr>
        <w:t xml:space="preserve"> comment.</w:t>
      </w:r>
      <w:r w:rsidRPr="00E26BC0">
        <w:rPr>
          <w:i/>
          <w:iCs/>
          <w:lang w:eastAsia="en-US"/>
        </w:rPr>
        <w:cr/>
      </w:r>
      <w:proofErr w:type="spellStart"/>
      <w:r w:rsidRPr="00E26BC0">
        <w:rPr>
          <w:i/>
          <w:iCs/>
          <w:lang w:eastAsia="en-US"/>
        </w:rPr>
        <w:t>Hoyeon</w:t>
      </w:r>
      <w:proofErr w:type="spellEnd"/>
      <w:r w:rsidRPr="00E26BC0">
        <w:rPr>
          <w:i/>
          <w:iCs/>
          <w:lang w:eastAsia="en-US"/>
        </w:rPr>
        <w:t xml:space="preserve"> (Samsung) supports to approve r02 with the changes </w:t>
      </w:r>
      <w:proofErr w:type="spellStart"/>
      <w:r w:rsidRPr="00E26BC0">
        <w:rPr>
          <w:i/>
          <w:iCs/>
          <w:lang w:eastAsia="en-US"/>
        </w:rPr>
        <w:t>suggestied</w:t>
      </w:r>
      <w:proofErr w:type="spellEnd"/>
      <w:r w:rsidRPr="00E26BC0">
        <w:rPr>
          <w:i/>
          <w:iCs/>
          <w:lang w:eastAsia="en-US"/>
        </w:rPr>
        <w:t xml:space="preserve"> by Hyunsook (LGE).</w:t>
      </w:r>
      <w:r w:rsidRPr="00E26BC0">
        <w:rPr>
          <w:i/>
          <w:iCs/>
          <w:lang w:eastAsia="en-US"/>
        </w:rPr>
        <w:cr/>
      </w:r>
      <w:proofErr w:type="spellStart"/>
      <w:r w:rsidRPr="00E26BC0">
        <w:rPr>
          <w:i/>
          <w:iCs/>
          <w:lang w:eastAsia="en-US"/>
        </w:rPr>
        <w:t>Jinguo</w:t>
      </w:r>
      <w:proofErr w:type="spellEnd"/>
      <w:r w:rsidRPr="00E26BC0">
        <w:rPr>
          <w:i/>
          <w:iCs/>
          <w:lang w:eastAsia="en-US"/>
        </w:rPr>
        <w:t xml:space="preserve">(ZTE) is ok with r02 plus the changes </w:t>
      </w:r>
      <w:proofErr w:type="spellStart"/>
      <w:r w:rsidRPr="00E26BC0">
        <w:rPr>
          <w:i/>
          <w:iCs/>
          <w:lang w:eastAsia="en-US"/>
        </w:rPr>
        <w:t>suggestied</w:t>
      </w:r>
      <w:proofErr w:type="spellEnd"/>
      <w:r w:rsidRPr="00E26BC0">
        <w:rPr>
          <w:i/>
          <w:iCs/>
          <w:lang w:eastAsia="en-US"/>
        </w:rPr>
        <w:t xml:space="preserve"> by Hyunsook (LGE). suggest for CC#2.</w:t>
      </w:r>
      <w:r w:rsidRPr="00E26BC0">
        <w:rPr>
          <w:i/>
          <w:iCs/>
          <w:lang w:eastAsia="en-US"/>
        </w:rPr>
        <w:cr/>
        <w:t>Dieter (Deutsche Telekom): would be ok with r02 + proposed change for action.</w:t>
      </w:r>
      <w:r w:rsidRPr="00E26BC0">
        <w:rPr>
          <w:i/>
          <w:iCs/>
          <w:lang w:eastAsia="en-US"/>
        </w:rPr>
        <w:cr/>
        <w:t>Qian (Ericsson) is ok with r02 + proposed changes.</w:t>
      </w:r>
      <w:r w:rsidRPr="00E26BC0">
        <w:rPr>
          <w:i/>
          <w:iCs/>
          <w:lang w:eastAsia="en-US"/>
        </w:rPr>
        <w:cr/>
        <w:t>Andy (VC, Samsung): The after-deadline changes look necessary so I have added this for CC#2.</w:t>
      </w:r>
      <w:r w:rsidRPr="00E26BC0">
        <w:rPr>
          <w:i/>
          <w:iCs/>
          <w:lang w:eastAsia="en-US"/>
        </w:rPr>
        <w:cr/>
        <w:t>Hyunsook (LGE) put the last revision (S2-2104043r02+after deadline) into CC#2 folder.</w:t>
      </w:r>
    </w:p>
    <w:p w14:paraId="084E2A96" w14:textId="77777777" w:rsidR="00E26BC0" w:rsidRPr="00E26BC0" w:rsidRDefault="00E26BC0" w:rsidP="00E26BC0">
      <w:pPr>
        <w:pStyle w:val="FP"/>
        <w:rPr>
          <w:i/>
          <w:iCs/>
          <w:lang w:eastAsia="en-US"/>
        </w:rPr>
      </w:pPr>
      <w:r w:rsidRPr="00E26BC0">
        <w:rPr>
          <w:i/>
          <w:iCs/>
          <w:lang w:eastAsia="en-US"/>
        </w:rPr>
        <w:t>==== 4.X, 5.X, 6.X, 7.X Final Deadline ====</w:t>
      </w:r>
    </w:p>
    <w:p w14:paraId="0DC2C0C4" w14:textId="77777777" w:rsidR="00E26BC0" w:rsidRPr="00E26BC0" w:rsidRDefault="00E26BC0" w:rsidP="00E26BC0">
      <w:pPr>
        <w:pStyle w:val="FP"/>
        <w:rPr>
          <w:i/>
          <w:iCs/>
          <w:lang w:eastAsia="en-US"/>
        </w:rPr>
      </w:pPr>
    </w:p>
    <w:p w14:paraId="0369CBA4" w14:textId="77777777" w:rsidR="00E26BC0" w:rsidRPr="00E26BC0" w:rsidRDefault="00E26BC0" w:rsidP="00E26BC0">
      <w:pPr>
        <w:rPr>
          <w:b/>
          <w:bCs/>
          <w:lang w:eastAsia="en-US"/>
        </w:rPr>
      </w:pPr>
      <w:r w:rsidRPr="00E26BC0">
        <w:rPr>
          <w:b/>
          <w:bCs/>
          <w:lang w:eastAsia="en-US"/>
        </w:rPr>
        <w:t>Discussion and conclusion:</w:t>
      </w:r>
    </w:p>
    <w:p w14:paraId="0CB5FB0B" w14:textId="77777777" w:rsidR="00E26BC0" w:rsidRPr="00E26BC0" w:rsidRDefault="00E26BC0" w:rsidP="00E26BC0">
      <w:pPr>
        <w:rPr>
          <w:b/>
          <w:bCs/>
          <w:lang w:eastAsia="en-US"/>
        </w:rPr>
      </w:pPr>
      <w:r>
        <w:rPr>
          <w:lang w:eastAsia="en-US"/>
        </w:rPr>
        <w:t xml:space="preserve">r02 was considered. It was agreed to move TSG SA from the CC: list to the TO: list. This was revised to </w:t>
      </w:r>
      <w:r w:rsidRPr="00E26BC0">
        <w:rPr>
          <w:color w:val="0000FF"/>
          <w:lang w:eastAsia="en-US"/>
        </w:rPr>
        <w:t>S2-2104994</w:t>
      </w:r>
      <w:r>
        <w:rPr>
          <w:lang w:eastAsia="en-US"/>
        </w:rPr>
        <w:t xml:space="preserve">, which was </w:t>
      </w:r>
      <w:r w:rsidRPr="00E26BC0">
        <w:rPr>
          <w:color w:val="FF0000"/>
          <w:lang w:eastAsia="en-US"/>
        </w:rPr>
        <w:t>approved</w:t>
      </w:r>
      <w:r>
        <w:rPr>
          <w:lang w:eastAsia="en-US"/>
        </w:rPr>
        <w:t xml:space="preserve">. The related incoming LS in </w:t>
      </w:r>
      <w:r w:rsidRPr="00E26BC0">
        <w:rPr>
          <w:color w:val="0000FF"/>
          <w:lang w:eastAsia="en-US"/>
        </w:rPr>
        <w:t>S2-2103748</w:t>
      </w:r>
      <w:r>
        <w:rPr>
          <w:lang w:eastAsia="en-US"/>
        </w:rPr>
        <w:t xml:space="preserve"> was marked as </w:t>
      </w:r>
      <w:r w:rsidRPr="0086469F">
        <w:rPr>
          <w:color w:val="0000FF"/>
          <w:lang w:eastAsia="en-US"/>
        </w:rPr>
        <w:t>Replied to</w:t>
      </w:r>
      <w:r>
        <w:rPr>
          <w:lang w:eastAsia="en-US"/>
        </w:rPr>
        <w:t>.</w:t>
      </w:r>
    </w:p>
    <w:p w14:paraId="3C6C8BC5" w14:textId="77777777" w:rsidR="00E26BC0" w:rsidRDefault="00E26BC0" w:rsidP="00E26BC0">
      <w:pPr>
        <w:rPr>
          <w:lang w:eastAsia="en-US"/>
        </w:rPr>
      </w:pPr>
    </w:p>
    <w:p w14:paraId="2B3AD5F1" w14:textId="77777777" w:rsidR="00E26BC0" w:rsidRPr="00E26BC0" w:rsidRDefault="00E26BC0" w:rsidP="00E26BC0">
      <w:pPr>
        <w:pStyle w:val="FP"/>
        <w:pBdr>
          <w:top w:val="single" w:sz="4" w:space="1" w:color="auto"/>
        </w:pBdr>
        <w:rPr>
          <w:i/>
          <w:iCs/>
          <w:lang w:eastAsia="en-US"/>
        </w:rPr>
      </w:pPr>
      <w:r w:rsidRPr="00E26BC0">
        <w:rPr>
          <w:color w:val="0000FF"/>
          <w:lang w:eastAsia="en-US"/>
        </w:rPr>
        <w:t>S2-2103799</w:t>
      </w:r>
      <w:r>
        <w:rPr>
          <w:lang w:eastAsia="en-US"/>
        </w:rPr>
        <w:t xml:space="preserve"> (CR) 23.501 CR2858: Consistent handling of NF documentation (Source: Ericsson)</w:t>
      </w:r>
      <w:r>
        <w:rPr>
          <w:lang w:eastAsia="en-US"/>
        </w:rPr>
        <w:cr/>
      </w:r>
      <w:r w:rsidRPr="00E26BC0">
        <w:rPr>
          <w:b/>
          <w:bCs/>
          <w:i/>
          <w:iCs/>
          <w:lang w:eastAsia="en-US"/>
        </w:rPr>
        <w:t>e-mail comments:</w:t>
      </w:r>
      <w:r w:rsidRPr="00E26BC0">
        <w:rPr>
          <w:b/>
          <w:bCs/>
          <w:i/>
          <w:iCs/>
          <w:lang w:eastAsia="en-US"/>
        </w:rPr>
        <w:cr/>
      </w:r>
      <w:r w:rsidRPr="00E26BC0">
        <w:rPr>
          <w:i/>
          <w:iCs/>
          <w:lang w:eastAsia="en-US"/>
        </w:rPr>
        <w:t>Gerald (</w:t>
      </w:r>
      <w:proofErr w:type="spellStart"/>
      <w:r w:rsidRPr="00E26BC0">
        <w:rPr>
          <w:i/>
          <w:iCs/>
          <w:lang w:eastAsia="en-US"/>
        </w:rPr>
        <w:t>Matrixx</w:t>
      </w:r>
      <w:proofErr w:type="spellEnd"/>
      <w:r w:rsidRPr="00E26BC0">
        <w:rPr>
          <w:i/>
          <w:iCs/>
          <w:lang w:eastAsia="en-US"/>
        </w:rPr>
        <w:t>) with comments on charging</w:t>
      </w:r>
      <w:r w:rsidRPr="00E26BC0">
        <w:rPr>
          <w:i/>
          <w:iCs/>
          <w:lang w:eastAsia="en-US"/>
        </w:rPr>
        <w:cr/>
        <w:t>Magnus (Ericsson) responds to Gerald</w:t>
      </w:r>
      <w:r w:rsidRPr="00E26BC0">
        <w:rPr>
          <w:i/>
          <w:iCs/>
          <w:lang w:eastAsia="en-US"/>
        </w:rPr>
        <w:cr/>
        <w:t>Gerald (</w:t>
      </w:r>
      <w:proofErr w:type="spellStart"/>
      <w:r w:rsidRPr="00E26BC0">
        <w:rPr>
          <w:i/>
          <w:iCs/>
          <w:lang w:eastAsia="en-US"/>
        </w:rPr>
        <w:t>Matrixx</w:t>
      </w:r>
      <w:proofErr w:type="spellEnd"/>
      <w:r w:rsidRPr="00E26BC0">
        <w:rPr>
          <w:i/>
          <w:iCs/>
          <w:lang w:eastAsia="en-US"/>
        </w:rPr>
        <w:t>) with progress in r01 to merge topic of S2-2104766</w:t>
      </w:r>
      <w:r w:rsidRPr="00E26BC0">
        <w:rPr>
          <w:i/>
          <w:iCs/>
          <w:lang w:eastAsia="en-US"/>
        </w:rPr>
        <w:cr/>
        <w:t>Magnus (Ericsson) provides r02</w:t>
      </w:r>
      <w:r w:rsidRPr="00E26BC0">
        <w:rPr>
          <w:i/>
          <w:iCs/>
          <w:lang w:eastAsia="en-US"/>
        </w:rPr>
        <w:cr/>
        <w:t>Gerald (</w:t>
      </w:r>
      <w:proofErr w:type="spellStart"/>
      <w:r w:rsidRPr="00E26BC0">
        <w:rPr>
          <w:i/>
          <w:iCs/>
          <w:lang w:eastAsia="en-US"/>
        </w:rPr>
        <w:t>Matrixx</w:t>
      </w:r>
      <w:proofErr w:type="spellEnd"/>
      <w:r w:rsidRPr="00E26BC0">
        <w:rPr>
          <w:i/>
          <w:iCs/>
          <w:lang w:eastAsia="en-US"/>
        </w:rPr>
        <w:t>) provides r03 as suggested with question</w:t>
      </w:r>
      <w:r w:rsidRPr="00E26BC0">
        <w:rPr>
          <w:i/>
          <w:iCs/>
          <w:lang w:eastAsia="en-US"/>
        </w:rPr>
        <w:cr/>
        <w:t>Magnus (Ericsson) provides r04</w:t>
      </w:r>
      <w:r w:rsidRPr="00E26BC0">
        <w:rPr>
          <w:i/>
          <w:iCs/>
          <w:lang w:eastAsia="en-US"/>
        </w:rPr>
        <w:cr/>
        <w:t>Gerald (</w:t>
      </w:r>
      <w:proofErr w:type="spellStart"/>
      <w:r w:rsidRPr="00E26BC0">
        <w:rPr>
          <w:i/>
          <w:iCs/>
          <w:lang w:eastAsia="en-US"/>
        </w:rPr>
        <w:t>Matrixx</w:t>
      </w:r>
      <w:proofErr w:type="spellEnd"/>
      <w:r w:rsidRPr="00E26BC0">
        <w:rPr>
          <w:i/>
          <w:iCs/>
          <w:lang w:eastAsia="en-US"/>
        </w:rPr>
        <w:t>) with comment to r04 to remove charging function reference in 6.1.</w:t>
      </w:r>
      <w:r w:rsidRPr="00E26BC0">
        <w:rPr>
          <w:i/>
          <w:iCs/>
          <w:lang w:eastAsia="en-US"/>
        </w:rPr>
        <w:cr/>
        <w:t>Magnus (Ericsson) provides r05</w:t>
      </w:r>
      <w:r w:rsidRPr="00E26BC0">
        <w:rPr>
          <w:i/>
          <w:iCs/>
          <w:lang w:eastAsia="en-US"/>
        </w:rPr>
        <w:cr/>
      </w:r>
      <w:r w:rsidRPr="00E26BC0">
        <w:rPr>
          <w:i/>
          <w:iCs/>
          <w:lang w:eastAsia="en-US"/>
        </w:rPr>
        <w:lastRenderedPageBreak/>
        <w:t>==== 4.X, 5.X, 6.X, 7.X Revisions Deadline ====</w:t>
      </w:r>
      <w:r w:rsidRPr="00E26BC0">
        <w:rPr>
          <w:i/>
          <w:iCs/>
          <w:lang w:eastAsia="en-US"/>
        </w:rPr>
        <w:cr/>
        <w:t>Gerald (</w:t>
      </w:r>
      <w:proofErr w:type="spellStart"/>
      <w:r w:rsidRPr="00E26BC0">
        <w:rPr>
          <w:i/>
          <w:iCs/>
          <w:lang w:eastAsia="en-US"/>
        </w:rPr>
        <w:t>Matrixx</w:t>
      </w:r>
      <w:proofErr w:type="spellEnd"/>
      <w:r w:rsidRPr="00E26BC0">
        <w:rPr>
          <w:i/>
          <w:iCs/>
          <w:lang w:eastAsia="en-US"/>
        </w:rPr>
        <w:t>) supports r05.</w:t>
      </w:r>
      <w:r w:rsidRPr="00E26BC0">
        <w:rPr>
          <w:i/>
          <w:iCs/>
          <w:lang w:eastAsia="en-US"/>
        </w:rPr>
        <w:cr/>
        <w:t>Devaki (Nokia) objects to the CR and the revisions or requests that the CR is postponed, CR is not fixing any flaw as such, but lowering scope of section 4 of 501.</w:t>
      </w:r>
      <w:r w:rsidRPr="00E26BC0">
        <w:rPr>
          <w:i/>
          <w:iCs/>
          <w:lang w:eastAsia="en-US"/>
        </w:rPr>
        <w:cr/>
        <w:t>Gerald (</w:t>
      </w:r>
      <w:proofErr w:type="spellStart"/>
      <w:r w:rsidRPr="00E26BC0">
        <w:rPr>
          <w:i/>
          <w:iCs/>
          <w:lang w:eastAsia="en-US"/>
        </w:rPr>
        <w:t>Matrixx</w:t>
      </w:r>
      <w:proofErr w:type="spellEnd"/>
      <w:r w:rsidRPr="00E26BC0">
        <w:rPr>
          <w:i/>
          <w:iCs/>
          <w:lang w:eastAsia="en-US"/>
        </w:rPr>
        <w:t>) with request to Nokia to point out which part needs to be removed from this CR</w:t>
      </w:r>
      <w:r w:rsidRPr="00E26BC0">
        <w:rPr>
          <w:i/>
          <w:iCs/>
          <w:lang w:eastAsia="en-US"/>
        </w:rPr>
        <w:cr/>
        <w:t>Devaki (Nokia) replies to Gerald.</w:t>
      </w:r>
      <w:r w:rsidRPr="00E26BC0">
        <w:rPr>
          <w:i/>
          <w:iCs/>
          <w:lang w:eastAsia="en-US"/>
        </w:rPr>
        <w:cr/>
        <w:t>Magnus (Ericsson) responds to Nokia and asks for this doc to be brought up on CC#2.</w:t>
      </w:r>
      <w:r w:rsidRPr="00E26BC0">
        <w:rPr>
          <w:i/>
          <w:iCs/>
          <w:lang w:eastAsia="en-US"/>
        </w:rPr>
        <w:cr/>
        <w:t>Magnus (Ericsson) replies further.</w:t>
      </w:r>
      <w:r w:rsidRPr="00E26BC0">
        <w:rPr>
          <w:i/>
          <w:iCs/>
          <w:lang w:eastAsia="en-US"/>
        </w:rPr>
        <w:cr/>
        <w:t>==== 4.X, 5.X, 6.X, 7.X Final Deadline ====</w:t>
      </w:r>
    </w:p>
    <w:p w14:paraId="4B7820CF" w14:textId="37FD2B7A" w:rsidR="00E26BC0" w:rsidRPr="00E26BC0" w:rsidRDefault="00E26BC0" w:rsidP="00E26BC0">
      <w:pPr>
        <w:pStyle w:val="FP"/>
        <w:rPr>
          <w:i/>
          <w:iCs/>
          <w:lang w:eastAsia="en-US"/>
        </w:rPr>
      </w:pPr>
      <w:r w:rsidRPr="00E26BC0">
        <w:rPr>
          <w:i/>
          <w:iCs/>
          <w:lang w:eastAsia="en-US"/>
        </w:rPr>
        <w:t>Devaki (Nokia) comments.</w:t>
      </w:r>
    </w:p>
    <w:p w14:paraId="0B2E3C12" w14:textId="77777777" w:rsidR="00E26BC0" w:rsidRPr="00E26BC0" w:rsidRDefault="00E26BC0" w:rsidP="00E26BC0">
      <w:pPr>
        <w:pStyle w:val="FP"/>
        <w:rPr>
          <w:i/>
          <w:iCs/>
          <w:lang w:eastAsia="en-US"/>
        </w:rPr>
      </w:pPr>
      <w:r w:rsidRPr="00E26BC0">
        <w:rPr>
          <w:i/>
          <w:iCs/>
          <w:lang w:eastAsia="en-US"/>
        </w:rPr>
        <w:t>Magnus (Ericsson) comments.</w:t>
      </w:r>
    </w:p>
    <w:p w14:paraId="07C336E4" w14:textId="77777777" w:rsidR="00E26BC0" w:rsidRPr="00E26BC0" w:rsidRDefault="00E26BC0" w:rsidP="00E26BC0">
      <w:pPr>
        <w:pStyle w:val="FP"/>
        <w:rPr>
          <w:i/>
          <w:iCs/>
          <w:lang w:eastAsia="en-US"/>
        </w:rPr>
      </w:pPr>
    </w:p>
    <w:p w14:paraId="671D6CB7" w14:textId="77777777" w:rsidR="00E26BC0" w:rsidRPr="00E26BC0" w:rsidRDefault="00E26BC0" w:rsidP="00E26BC0">
      <w:pPr>
        <w:rPr>
          <w:b/>
          <w:bCs/>
          <w:lang w:eastAsia="en-US"/>
        </w:rPr>
      </w:pPr>
      <w:r w:rsidRPr="00E26BC0">
        <w:rPr>
          <w:b/>
          <w:bCs/>
          <w:lang w:eastAsia="en-US"/>
        </w:rPr>
        <w:t>Discussion and conclusion:</w:t>
      </w:r>
    </w:p>
    <w:p w14:paraId="6EE0A8E8" w14:textId="77777777" w:rsidR="00E26BC0" w:rsidRPr="00E26BC0" w:rsidRDefault="00E26BC0" w:rsidP="00E26BC0">
      <w:pPr>
        <w:rPr>
          <w:color w:val="0000FF"/>
          <w:lang w:eastAsia="en-US"/>
        </w:rPr>
      </w:pPr>
      <w:r>
        <w:rPr>
          <w:lang w:eastAsia="en-US"/>
        </w:rPr>
        <w:t xml:space="preserve">Ericsson commented that there was an objection from Nokia after the revision deadline and suggested moving this to 9.4 to try to resolve issues for the second deadline. Nokia commented that this changes the references which they do not see as essential. Ericsson replied that this is a matter of accurate documentation in order to allow structure to other Features. </w:t>
      </w:r>
      <w:r w:rsidRPr="00E26BC0">
        <w:rPr>
          <w:color w:val="0000FF"/>
          <w:lang w:eastAsia="en-US"/>
        </w:rPr>
        <w:t>This was left for further discussion and moved to agenda item 9.4.</w:t>
      </w:r>
    </w:p>
    <w:p w14:paraId="3BBCB2DC" w14:textId="77777777" w:rsidR="00E26BC0" w:rsidRPr="00E26BC0" w:rsidRDefault="00E26BC0" w:rsidP="00E26BC0"/>
    <w:p w14:paraId="0152A0A4" w14:textId="77777777" w:rsidR="00E26BC0" w:rsidRPr="00E26BC0" w:rsidRDefault="00E26BC0" w:rsidP="00E26BC0">
      <w:pPr>
        <w:pStyle w:val="FP"/>
        <w:pBdr>
          <w:top w:val="single" w:sz="4" w:space="1" w:color="auto"/>
        </w:pBdr>
        <w:rPr>
          <w:i/>
          <w:iCs/>
          <w:lang w:eastAsia="en-US"/>
        </w:rPr>
      </w:pPr>
      <w:r w:rsidRPr="00E26BC0">
        <w:rPr>
          <w:color w:val="0000FF"/>
          <w:lang w:eastAsia="en-US"/>
        </w:rPr>
        <w:t>S2-2104433</w:t>
      </w:r>
      <w:r>
        <w:rPr>
          <w:lang w:eastAsia="en-US"/>
        </w:rPr>
        <w:t xml:space="preserve"> (CR) 23.501 CR2779R1: Correct NOTE 1 for N6 (Source: China Mobile)</w:t>
      </w:r>
      <w:r>
        <w:rPr>
          <w:lang w:eastAsia="en-US"/>
        </w:rPr>
        <w:cr/>
      </w:r>
      <w:r w:rsidRPr="00E26BC0">
        <w:rPr>
          <w:b/>
          <w:bCs/>
          <w:i/>
          <w:iCs/>
          <w:lang w:eastAsia="en-US"/>
        </w:rPr>
        <w:t>e-mail comments:</w:t>
      </w:r>
      <w:r w:rsidRPr="00E26BC0">
        <w:rPr>
          <w:b/>
          <w:bCs/>
          <w:i/>
          <w:iCs/>
          <w:lang w:eastAsia="en-US"/>
        </w:rPr>
        <w:cr/>
      </w:r>
      <w:r w:rsidRPr="00E26BC0">
        <w:rPr>
          <w:i/>
          <w:iCs/>
          <w:lang w:eastAsia="en-US"/>
        </w:rPr>
        <w:t>Mirko (Huawei) comments and provides r01.</w:t>
      </w:r>
      <w:r w:rsidRPr="00E26BC0">
        <w:rPr>
          <w:i/>
          <w:iCs/>
          <w:lang w:eastAsia="en-US"/>
        </w:rPr>
        <w:cr/>
        <w:t>==== 4.X, 5.X, 6.X, 7.X Revisions Deadline ====</w:t>
      </w:r>
      <w:r w:rsidRPr="00E26BC0">
        <w:rPr>
          <w:i/>
          <w:iCs/>
          <w:lang w:eastAsia="en-US"/>
        </w:rPr>
        <w:cr/>
        <w:t>Laurent (Nokia): objects to r01 , provides a r02 post deadline</w:t>
      </w:r>
      <w:r w:rsidRPr="00E26BC0">
        <w:rPr>
          <w:i/>
          <w:iCs/>
          <w:lang w:eastAsia="en-US"/>
        </w:rPr>
        <w:cr/>
        <w:t>Dan(China Mobile): OK for r01, and r02, and request this for CC#2</w:t>
      </w:r>
    </w:p>
    <w:p w14:paraId="0211D0F0" w14:textId="058FDD27" w:rsidR="00E26BC0" w:rsidRPr="00E26BC0" w:rsidRDefault="00E26BC0" w:rsidP="00E26BC0">
      <w:pPr>
        <w:pStyle w:val="FP"/>
        <w:rPr>
          <w:i/>
          <w:iCs/>
          <w:lang w:eastAsia="en-US"/>
        </w:rPr>
      </w:pPr>
      <w:r w:rsidRPr="00E26BC0">
        <w:rPr>
          <w:i/>
          <w:iCs/>
          <w:lang w:eastAsia="en-US"/>
        </w:rPr>
        <w:t>==== 4.X, 5.X, 6.X, 7.X Final Deadline ====</w:t>
      </w:r>
    </w:p>
    <w:p w14:paraId="51266F06" w14:textId="77777777" w:rsidR="00E26BC0" w:rsidRPr="00E26BC0" w:rsidRDefault="00E26BC0" w:rsidP="00E26BC0">
      <w:pPr>
        <w:pStyle w:val="FP"/>
        <w:rPr>
          <w:i/>
          <w:iCs/>
          <w:lang w:eastAsia="en-US"/>
        </w:rPr>
      </w:pPr>
    </w:p>
    <w:p w14:paraId="4A7E0F7F" w14:textId="77777777" w:rsidR="00E26BC0" w:rsidRPr="00E26BC0" w:rsidRDefault="00E26BC0" w:rsidP="00E26BC0">
      <w:pPr>
        <w:rPr>
          <w:b/>
          <w:bCs/>
          <w:lang w:eastAsia="en-US"/>
        </w:rPr>
      </w:pPr>
      <w:r w:rsidRPr="00E26BC0">
        <w:rPr>
          <w:b/>
          <w:bCs/>
          <w:lang w:eastAsia="en-US"/>
        </w:rPr>
        <w:t>Discussion and conclusion:</w:t>
      </w:r>
    </w:p>
    <w:p w14:paraId="61255E91" w14:textId="77777777" w:rsidR="00E26BC0" w:rsidRDefault="00E26BC0" w:rsidP="00E26BC0">
      <w:r>
        <w:rPr>
          <w:lang w:eastAsia="en-US"/>
        </w:rPr>
        <w:t xml:space="preserve">r02 was considered. China Mobile commented that this tries to correct an error introduced in Rel-15. The SA WG2 Chair asked why this is not done only in Rel-17 as it does not appear to be FASMO. Huawei considered this a FASMO change as the note is outdated and incorrect which is misleading. It was clarified that the note is informative and cannot be considered as a FASMO change. This should be only done for Rel-17. </w:t>
      </w:r>
      <w:r w:rsidRPr="00E26BC0">
        <w:rPr>
          <w:color w:val="0000FF"/>
          <w:lang w:eastAsia="en-US"/>
        </w:rPr>
        <w:t>S2-2104433</w:t>
      </w:r>
      <w:r>
        <w:t xml:space="preserve"> was then </w:t>
      </w:r>
      <w:r w:rsidRPr="00E26BC0">
        <w:rPr>
          <w:color w:val="0000FF"/>
        </w:rPr>
        <w:t>noted</w:t>
      </w:r>
      <w:r>
        <w:t>.</w:t>
      </w:r>
    </w:p>
    <w:p w14:paraId="7B23D53D" w14:textId="77777777" w:rsidR="00E26BC0" w:rsidRPr="00E26BC0" w:rsidRDefault="00E26BC0" w:rsidP="00E26BC0"/>
    <w:p w14:paraId="2BCA9482" w14:textId="20D77AD4" w:rsidR="00E26BC0" w:rsidRPr="00E26BC0" w:rsidRDefault="00E26BC0" w:rsidP="00E26BC0">
      <w:pPr>
        <w:pBdr>
          <w:top w:val="single" w:sz="4" w:space="1" w:color="auto"/>
        </w:pBdr>
        <w:rPr>
          <w:i/>
          <w:iCs/>
        </w:rPr>
      </w:pPr>
      <w:r w:rsidRPr="00E26BC0">
        <w:rPr>
          <w:color w:val="0000FF"/>
          <w:lang w:eastAsia="en-US"/>
        </w:rPr>
        <w:t>S2-2104444</w:t>
      </w:r>
      <w:r>
        <w:rPr>
          <w:lang w:eastAsia="en-US"/>
        </w:rPr>
        <w:t xml:space="preserve"> (CR) 23.501 CR2782R1: (Mirror)Correct the NOTE for N6 (Source: China Mobile)</w:t>
      </w:r>
      <w:r>
        <w:rPr>
          <w:lang w:eastAsia="en-US"/>
        </w:rPr>
        <w:cr/>
      </w:r>
      <w:r w:rsidRPr="00E26BC0">
        <w:rPr>
          <w:b/>
          <w:bCs/>
          <w:i/>
          <w:iCs/>
        </w:rPr>
        <w:t>e-mail comments:</w:t>
      </w:r>
      <w:r w:rsidRPr="00E26BC0">
        <w:rPr>
          <w:b/>
          <w:bCs/>
          <w:i/>
          <w:iCs/>
        </w:rPr>
        <w:cr/>
      </w:r>
      <w:r w:rsidRPr="00E26BC0">
        <w:rPr>
          <w:i/>
          <w:iCs/>
        </w:rPr>
        <w:t>Mirko (Huawei) comments and provides r01.</w:t>
      </w:r>
      <w:r w:rsidRPr="00E26BC0">
        <w:rPr>
          <w:i/>
          <w:iCs/>
        </w:rPr>
        <w:cr/>
        <w:t>==== 4.X, 5.X, 6.X, 7.X Revisions Deadline ====</w:t>
      </w:r>
      <w:r w:rsidRPr="00E26BC0">
        <w:rPr>
          <w:i/>
          <w:iCs/>
        </w:rPr>
        <w:cr/>
        <w:t>==== 4.X, 5.X, 6.X, 7.X Final Deadline ====</w:t>
      </w:r>
      <w:r w:rsidRPr="00E26BC0">
        <w:rPr>
          <w:i/>
          <w:iCs/>
        </w:rPr>
        <w:cr/>
      </w:r>
    </w:p>
    <w:p w14:paraId="71A9BBF0" w14:textId="77777777" w:rsidR="00E26BC0" w:rsidRPr="00E26BC0" w:rsidRDefault="00E26BC0" w:rsidP="00E26BC0">
      <w:pPr>
        <w:rPr>
          <w:b/>
          <w:bCs/>
          <w:lang w:eastAsia="en-US"/>
        </w:rPr>
      </w:pPr>
      <w:r w:rsidRPr="00E26BC0">
        <w:rPr>
          <w:b/>
          <w:bCs/>
          <w:lang w:eastAsia="en-US"/>
        </w:rPr>
        <w:t>Discussion and conclusion:</w:t>
      </w:r>
    </w:p>
    <w:p w14:paraId="179BC92C" w14:textId="77777777" w:rsidR="00E26BC0" w:rsidRPr="00E26BC0" w:rsidRDefault="00E26BC0" w:rsidP="00E26BC0">
      <w:pPr>
        <w:rPr>
          <w:lang w:eastAsia="en-US"/>
        </w:rPr>
      </w:pPr>
      <w:r w:rsidRPr="00E26BC0">
        <w:t xml:space="preserve">It was decided to only make this change in Rel-17 and this was </w:t>
      </w:r>
      <w:r w:rsidRPr="00E26BC0">
        <w:rPr>
          <w:color w:val="0000FF"/>
        </w:rPr>
        <w:t>noted</w:t>
      </w:r>
      <w:r w:rsidRPr="00E26BC0">
        <w:t>.</w:t>
      </w:r>
    </w:p>
    <w:p w14:paraId="4E814E83" w14:textId="77777777" w:rsidR="00E26BC0" w:rsidRDefault="00E26BC0" w:rsidP="00E26BC0">
      <w:pPr>
        <w:rPr>
          <w:lang w:eastAsia="en-US"/>
        </w:rPr>
      </w:pPr>
    </w:p>
    <w:p w14:paraId="51ADD3E7" w14:textId="77777777" w:rsidR="00E26BC0" w:rsidRPr="00E26BC0" w:rsidRDefault="00E26BC0" w:rsidP="00E26BC0">
      <w:pPr>
        <w:pStyle w:val="FP"/>
        <w:pBdr>
          <w:top w:val="single" w:sz="4" w:space="1" w:color="auto"/>
        </w:pBdr>
        <w:rPr>
          <w:i/>
          <w:iCs/>
          <w:lang w:eastAsia="en-US"/>
        </w:rPr>
      </w:pPr>
      <w:r w:rsidRPr="00E26BC0">
        <w:rPr>
          <w:color w:val="0000FF"/>
          <w:lang w:eastAsia="en-US"/>
        </w:rPr>
        <w:t>S2-2104454</w:t>
      </w:r>
      <w:r>
        <w:rPr>
          <w:lang w:eastAsia="en-US"/>
        </w:rPr>
        <w:t xml:space="preserve"> (CR) 23.501 CR2783R1: (Mirror)Correct the NOTE for N6 (Source: China Mobile)</w:t>
      </w:r>
      <w:r>
        <w:rPr>
          <w:lang w:eastAsia="en-US"/>
        </w:rPr>
        <w:cr/>
      </w:r>
      <w:r w:rsidRPr="00E26BC0">
        <w:rPr>
          <w:b/>
          <w:bCs/>
          <w:i/>
          <w:iCs/>
          <w:lang w:eastAsia="en-US"/>
        </w:rPr>
        <w:t>e-mail comments:</w:t>
      </w:r>
      <w:r w:rsidRPr="00E26BC0">
        <w:rPr>
          <w:b/>
          <w:bCs/>
          <w:i/>
          <w:iCs/>
          <w:lang w:eastAsia="en-US"/>
        </w:rPr>
        <w:cr/>
      </w:r>
      <w:r w:rsidRPr="00E26BC0">
        <w:rPr>
          <w:i/>
          <w:iCs/>
          <w:lang w:eastAsia="en-US"/>
        </w:rPr>
        <w:t>Mirko (Huawei) comments and provides r02.</w:t>
      </w:r>
      <w:r w:rsidRPr="00E26BC0">
        <w:rPr>
          <w:i/>
          <w:iCs/>
          <w:lang w:eastAsia="en-US"/>
        </w:rPr>
        <w:cr/>
        <w:t>==== 4.X, 5.X, 6.X, 7.X Revisions Deadline ====</w:t>
      </w:r>
      <w:r w:rsidRPr="00E26BC0">
        <w:rPr>
          <w:i/>
          <w:iCs/>
          <w:lang w:eastAsia="en-US"/>
        </w:rPr>
        <w:cr/>
        <w:t>Dan(China Mobile) provides r01.</w:t>
      </w:r>
      <w:r w:rsidRPr="00E26BC0">
        <w:rPr>
          <w:i/>
          <w:iCs/>
          <w:lang w:eastAsia="en-US"/>
        </w:rPr>
        <w:cr/>
        <w:t>==== 4.X, 5.X, 6.X, 7.X Final Deadline ====</w:t>
      </w:r>
    </w:p>
    <w:p w14:paraId="13EAB864" w14:textId="77777777" w:rsidR="00E26BC0" w:rsidRPr="00E26BC0" w:rsidRDefault="00E26BC0" w:rsidP="00E26BC0">
      <w:pPr>
        <w:pStyle w:val="FP"/>
        <w:rPr>
          <w:i/>
          <w:iCs/>
          <w:lang w:eastAsia="en-US"/>
        </w:rPr>
      </w:pPr>
    </w:p>
    <w:p w14:paraId="14A7165E" w14:textId="77777777" w:rsidR="00E26BC0" w:rsidRPr="00E26BC0" w:rsidRDefault="00E26BC0" w:rsidP="00E26BC0">
      <w:pPr>
        <w:rPr>
          <w:b/>
          <w:bCs/>
          <w:lang w:eastAsia="en-US"/>
        </w:rPr>
      </w:pPr>
      <w:r w:rsidRPr="00E26BC0">
        <w:rPr>
          <w:b/>
          <w:bCs/>
          <w:lang w:eastAsia="en-US"/>
        </w:rPr>
        <w:t>Discussion and conclusion:</w:t>
      </w:r>
    </w:p>
    <w:p w14:paraId="6911D8A1" w14:textId="77777777" w:rsidR="00E26BC0" w:rsidRPr="00E26BC0" w:rsidRDefault="00E26BC0" w:rsidP="00E26BC0">
      <w:pPr>
        <w:rPr>
          <w:lang w:eastAsia="en-US"/>
        </w:rPr>
      </w:pPr>
      <w:r w:rsidRPr="00E26BC0">
        <w:t xml:space="preserve">r02 was considered. </w:t>
      </w:r>
      <w:r>
        <w:rPr>
          <w:lang w:eastAsia="en-US"/>
        </w:rPr>
        <w:t xml:space="preserve">This removes the note. Ericsson commented that the Category should now be changed and an indication in the CR cover sheet added that this is applicable back to Rel-15. </w:t>
      </w:r>
      <w:r w:rsidRPr="00E26BC0">
        <w:rPr>
          <w:color w:val="0000FF"/>
          <w:lang w:eastAsia="en-US"/>
        </w:rPr>
        <w:t>S2-2104454r02</w:t>
      </w:r>
      <w:r>
        <w:rPr>
          <w:lang w:eastAsia="en-US"/>
        </w:rPr>
        <w:t xml:space="preserve"> with update to cover sheet was revised in </w:t>
      </w:r>
      <w:r w:rsidRPr="00E26BC0">
        <w:rPr>
          <w:color w:val="0000FF"/>
          <w:lang w:eastAsia="en-US"/>
        </w:rPr>
        <w:t>S2-2104995</w:t>
      </w:r>
      <w:r>
        <w:t xml:space="preserve"> which was </w:t>
      </w:r>
      <w:r w:rsidRPr="00E26BC0">
        <w:rPr>
          <w:color w:val="FF0000"/>
        </w:rPr>
        <w:t>approved</w:t>
      </w:r>
      <w:r>
        <w:t>.</w:t>
      </w:r>
    </w:p>
    <w:p w14:paraId="6CB09970" w14:textId="77777777" w:rsidR="00E26BC0" w:rsidRPr="00E26BC0" w:rsidRDefault="00E26BC0" w:rsidP="00E26BC0">
      <w:pPr>
        <w:rPr>
          <w:b/>
          <w:bCs/>
          <w:lang w:eastAsia="en-US"/>
        </w:rPr>
      </w:pPr>
    </w:p>
    <w:p w14:paraId="4DFB4EAE" w14:textId="77777777" w:rsidR="00E26BC0" w:rsidRPr="00E26BC0" w:rsidRDefault="00E26BC0" w:rsidP="00E26BC0">
      <w:pPr>
        <w:pStyle w:val="FP"/>
        <w:pBdr>
          <w:top w:val="single" w:sz="4" w:space="1" w:color="auto"/>
        </w:pBdr>
        <w:rPr>
          <w:i/>
          <w:iCs/>
          <w:lang w:eastAsia="en-US"/>
        </w:rPr>
      </w:pPr>
      <w:r w:rsidRPr="00E26BC0">
        <w:rPr>
          <w:color w:val="0000FF"/>
          <w:lang w:eastAsia="en-US"/>
        </w:rPr>
        <w:t>S2-2103893</w:t>
      </w:r>
      <w:r>
        <w:rPr>
          <w:lang w:eastAsia="en-US"/>
        </w:rPr>
        <w:t xml:space="preserve"> (CR) 23.502 CR2744: Group event clarification and event transfer between AMFs (Source: Ericsson)</w:t>
      </w:r>
      <w:r>
        <w:rPr>
          <w:lang w:eastAsia="en-US"/>
        </w:rPr>
        <w:cr/>
      </w:r>
      <w:r w:rsidRPr="00E26BC0">
        <w:rPr>
          <w:b/>
          <w:bCs/>
          <w:i/>
          <w:iCs/>
          <w:lang w:eastAsia="en-US"/>
        </w:rPr>
        <w:t>e-mail comments:</w:t>
      </w:r>
      <w:r w:rsidRPr="00E26BC0">
        <w:rPr>
          <w:b/>
          <w:bCs/>
          <w:i/>
          <w:iCs/>
          <w:lang w:eastAsia="en-US"/>
        </w:rPr>
        <w:cr/>
      </w:r>
      <w:r w:rsidRPr="00E26BC0">
        <w:rPr>
          <w:i/>
          <w:iCs/>
          <w:lang w:eastAsia="en-US"/>
        </w:rPr>
        <w:t>Steve (Huawei) provides r01.</w:t>
      </w:r>
      <w:r w:rsidRPr="00E26BC0">
        <w:rPr>
          <w:i/>
          <w:iCs/>
          <w:lang w:eastAsia="en-US"/>
        </w:rPr>
        <w:cr/>
      </w:r>
      <w:proofErr w:type="spellStart"/>
      <w:r w:rsidRPr="00E26BC0">
        <w:rPr>
          <w:i/>
          <w:iCs/>
          <w:lang w:eastAsia="en-US"/>
        </w:rPr>
        <w:t>Jinguo</w:t>
      </w:r>
      <w:proofErr w:type="spellEnd"/>
      <w:r w:rsidRPr="00E26BC0">
        <w:rPr>
          <w:i/>
          <w:iCs/>
          <w:lang w:eastAsia="en-US"/>
        </w:rPr>
        <w:t>(ZTE) provides comment</w:t>
      </w:r>
      <w:r w:rsidRPr="00E26BC0">
        <w:rPr>
          <w:i/>
          <w:iCs/>
          <w:lang w:eastAsia="en-US"/>
        </w:rPr>
        <w:cr/>
        <w:t xml:space="preserve">Qian (Ericsson) responds to </w:t>
      </w:r>
      <w:proofErr w:type="spellStart"/>
      <w:r w:rsidRPr="00E26BC0">
        <w:rPr>
          <w:i/>
          <w:iCs/>
          <w:lang w:eastAsia="en-US"/>
        </w:rPr>
        <w:t>Jinguo</w:t>
      </w:r>
      <w:proofErr w:type="spellEnd"/>
      <w:r w:rsidRPr="00E26BC0">
        <w:rPr>
          <w:i/>
          <w:iCs/>
          <w:lang w:eastAsia="en-US"/>
        </w:rPr>
        <w:t xml:space="preserve"> (ZTE).</w:t>
      </w:r>
      <w:r w:rsidRPr="00E26BC0">
        <w:rPr>
          <w:i/>
          <w:iCs/>
          <w:lang w:eastAsia="en-US"/>
        </w:rPr>
        <w:cr/>
        <w:t xml:space="preserve">Hannu (Nokia) provides r02 proposing an answer to </w:t>
      </w:r>
      <w:proofErr w:type="spellStart"/>
      <w:r w:rsidRPr="00E26BC0">
        <w:rPr>
          <w:i/>
          <w:iCs/>
          <w:lang w:eastAsia="en-US"/>
        </w:rPr>
        <w:t>Jinguo's</w:t>
      </w:r>
      <w:proofErr w:type="spellEnd"/>
      <w:r w:rsidRPr="00E26BC0">
        <w:rPr>
          <w:i/>
          <w:iCs/>
          <w:lang w:eastAsia="en-US"/>
        </w:rPr>
        <w:t xml:space="preserve"> question and co-signs.</w:t>
      </w:r>
      <w:r w:rsidRPr="00E26BC0">
        <w:rPr>
          <w:i/>
          <w:iCs/>
          <w:lang w:eastAsia="en-US"/>
        </w:rPr>
        <w:cr/>
        <w:t>Steve (Huawei) comments</w:t>
      </w:r>
      <w:r w:rsidRPr="00E26BC0">
        <w:rPr>
          <w:i/>
          <w:iCs/>
          <w:lang w:eastAsia="en-US"/>
        </w:rPr>
        <w:cr/>
      </w:r>
      <w:r w:rsidRPr="00E26BC0">
        <w:rPr>
          <w:i/>
          <w:iCs/>
          <w:lang w:eastAsia="en-US"/>
        </w:rPr>
        <w:lastRenderedPageBreak/>
        <w:t>Hannu (Nokia) agrees with the interpretation from Steve (Huawei) and answers.</w:t>
      </w:r>
      <w:r w:rsidRPr="00E26BC0">
        <w:rPr>
          <w:i/>
          <w:iCs/>
          <w:lang w:eastAsia="en-US"/>
        </w:rPr>
        <w:cr/>
      </w:r>
      <w:proofErr w:type="spellStart"/>
      <w:r w:rsidRPr="00E26BC0">
        <w:rPr>
          <w:i/>
          <w:iCs/>
          <w:lang w:eastAsia="en-US"/>
        </w:rPr>
        <w:t>Jinguo</w:t>
      </w:r>
      <w:proofErr w:type="spellEnd"/>
      <w:r w:rsidRPr="00E26BC0">
        <w:rPr>
          <w:i/>
          <w:iCs/>
          <w:lang w:eastAsia="en-US"/>
        </w:rPr>
        <w:t>(ZTE) has no further comments.</w:t>
      </w:r>
      <w:r w:rsidRPr="00E26BC0">
        <w:rPr>
          <w:i/>
          <w:iCs/>
          <w:lang w:eastAsia="en-US"/>
        </w:rPr>
        <w:cr/>
        <w:t>Qian (Ericsson) comments and provide r03</w:t>
      </w:r>
      <w:r w:rsidRPr="00E26BC0">
        <w:rPr>
          <w:i/>
          <w:iCs/>
          <w:lang w:eastAsia="en-US"/>
        </w:rPr>
        <w:cr/>
        <w:t>==== 4.X, 5.X, 6.X, 7.X Revisions Deadline ====</w:t>
      </w:r>
      <w:r w:rsidRPr="00E26BC0">
        <w:rPr>
          <w:i/>
          <w:iCs/>
          <w:lang w:eastAsia="en-US"/>
        </w:rPr>
        <w:cr/>
        <w:t>Hannu (Nokia) still prefers r02 but admits it's not perfect.</w:t>
      </w:r>
      <w:r w:rsidRPr="00E26BC0">
        <w:rPr>
          <w:i/>
          <w:iCs/>
          <w:lang w:eastAsia="en-US"/>
        </w:rPr>
        <w:cr/>
        <w:t>Qian (Ericsson) comments and proposes a way forward based on r03, and also requests to include the proposal in CC #2.</w:t>
      </w:r>
      <w:r w:rsidRPr="00E26BC0">
        <w:rPr>
          <w:i/>
          <w:iCs/>
          <w:lang w:eastAsia="en-US"/>
        </w:rPr>
        <w:cr/>
        <w:t>Steve (Huawei) It seems we have a simple change to make, let's go to CC#2 get it done.</w:t>
      </w:r>
    </w:p>
    <w:p w14:paraId="2EB081BC" w14:textId="63947657" w:rsidR="00E26BC0" w:rsidRPr="00E26BC0" w:rsidRDefault="00E26BC0" w:rsidP="00E26BC0">
      <w:pPr>
        <w:pStyle w:val="FP"/>
        <w:rPr>
          <w:i/>
          <w:iCs/>
          <w:lang w:eastAsia="en-US"/>
        </w:rPr>
      </w:pPr>
      <w:r w:rsidRPr="00E26BC0">
        <w:rPr>
          <w:i/>
          <w:iCs/>
          <w:lang w:eastAsia="en-US"/>
        </w:rPr>
        <w:t>==== 4.X, 5.X, 6.X, 7.X Final Deadline ====</w:t>
      </w:r>
    </w:p>
    <w:p w14:paraId="3D063FC1" w14:textId="77777777" w:rsidR="00E26BC0" w:rsidRPr="00E26BC0" w:rsidRDefault="00E26BC0" w:rsidP="00E26BC0">
      <w:pPr>
        <w:pStyle w:val="FP"/>
        <w:rPr>
          <w:i/>
          <w:iCs/>
          <w:lang w:eastAsia="en-US"/>
        </w:rPr>
      </w:pPr>
    </w:p>
    <w:p w14:paraId="33C8A116" w14:textId="77777777" w:rsidR="00E26BC0" w:rsidRPr="00E26BC0" w:rsidRDefault="00E26BC0" w:rsidP="00E26BC0">
      <w:pPr>
        <w:rPr>
          <w:b/>
          <w:bCs/>
          <w:lang w:eastAsia="en-US"/>
        </w:rPr>
      </w:pPr>
      <w:r w:rsidRPr="00E26BC0">
        <w:rPr>
          <w:b/>
          <w:bCs/>
          <w:lang w:eastAsia="en-US"/>
        </w:rPr>
        <w:t>Discussion and conclusion:</w:t>
      </w:r>
    </w:p>
    <w:p w14:paraId="32D897E5" w14:textId="77777777" w:rsidR="00E26BC0" w:rsidRPr="00E26BC0" w:rsidRDefault="00E26BC0" w:rsidP="00E26BC0">
      <w:pPr>
        <w:rPr>
          <w:lang w:eastAsia="en-US"/>
        </w:rPr>
      </w:pPr>
      <w:r w:rsidRPr="00E26BC0">
        <w:t>r0</w:t>
      </w:r>
      <w:r>
        <w:t>3</w:t>
      </w:r>
      <w:r w:rsidRPr="00E26BC0">
        <w:t xml:space="preserve"> was considered. </w:t>
      </w:r>
      <w:r>
        <w:rPr>
          <w:lang w:eastAsia="en-US"/>
        </w:rPr>
        <w:t xml:space="preserve">r03 with changes to notes 3 and 4 was agreed. This was revised to </w:t>
      </w:r>
      <w:r w:rsidRPr="00E26BC0">
        <w:rPr>
          <w:color w:val="0000FF"/>
          <w:lang w:eastAsia="en-US"/>
        </w:rPr>
        <w:t>S2-2104996</w:t>
      </w:r>
      <w:r>
        <w:t>,</w:t>
      </w:r>
      <w:r w:rsidRPr="003148B0">
        <w:t xml:space="preserve"> </w:t>
      </w:r>
      <w:r>
        <w:t>which was</w:t>
      </w:r>
      <w:r>
        <w:rPr>
          <w:lang w:eastAsia="en-US"/>
        </w:rPr>
        <w:t xml:space="preserve"> </w:t>
      </w:r>
      <w:r w:rsidRPr="00E26BC0">
        <w:rPr>
          <w:color w:val="FF0000"/>
          <w:lang w:eastAsia="en-US"/>
        </w:rPr>
        <w:t>approved</w:t>
      </w:r>
      <w:r>
        <w:rPr>
          <w:lang w:eastAsia="en-US"/>
        </w:rPr>
        <w:t>.</w:t>
      </w:r>
    </w:p>
    <w:p w14:paraId="3A47E9EF" w14:textId="77777777" w:rsidR="00E26BC0" w:rsidRDefault="00E26BC0" w:rsidP="00E26BC0">
      <w:pPr>
        <w:rPr>
          <w:lang w:eastAsia="en-US"/>
        </w:rPr>
      </w:pPr>
    </w:p>
    <w:p w14:paraId="73E64313" w14:textId="77777777" w:rsidR="00E26BC0" w:rsidRPr="00E26BC0" w:rsidRDefault="00E26BC0" w:rsidP="00E26BC0">
      <w:pPr>
        <w:pStyle w:val="FP"/>
        <w:pBdr>
          <w:top w:val="single" w:sz="4" w:space="1" w:color="auto"/>
        </w:pBdr>
        <w:rPr>
          <w:i/>
          <w:iCs/>
          <w:lang w:eastAsia="en-US"/>
        </w:rPr>
      </w:pPr>
      <w:r w:rsidRPr="00E26BC0">
        <w:rPr>
          <w:color w:val="0000FF"/>
          <w:lang w:eastAsia="en-US"/>
        </w:rPr>
        <w:t>S2-2103894</w:t>
      </w:r>
      <w:r>
        <w:rPr>
          <w:lang w:eastAsia="en-US"/>
        </w:rPr>
        <w:t xml:space="preserve"> (CR) 23.502 CR2745: Group event clarification and event transfer between AMFs (Source: Ericsson)</w:t>
      </w:r>
      <w:r>
        <w:rPr>
          <w:lang w:eastAsia="en-US"/>
        </w:rPr>
        <w:cr/>
      </w:r>
      <w:r w:rsidRPr="00E26BC0">
        <w:rPr>
          <w:b/>
          <w:bCs/>
          <w:i/>
          <w:iCs/>
          <w:lang w:eastAsia="en-US"/>
        </w:rPr>
        <w:t>e-mail comments:</w:t>
      </w:r>
      <w:r w:rsidRPr="00E26BC0">
        <w:rPr>
          <w:b/>
          <w:bCs/>
          <w:i/>
          <w:iCs/>
          <w:lang w:eastAsia="en-US"/>
        </w:rPr>
        <w:cr/>
      </w:r>
      <w:r w:rsidRPr="00E26BC0">
        <w:rPr>
          <w:i/>
          <w:iCs/>
          <w:lang w:eastAsia="en-US"/>
        </w:rPr>
        <w:t>Steve (Huawei) provides r01.</w:t>
      </w:r>
      <w:r w:rsidRPr="00E26BC0">
        <w:rPr>
          <w:i/>
          <w:iCs/>
          <w:lang w:eastAsia="en-US"/>
        </w:rPr>
        <w:cr/>
        <w:t>==== 4.X, 5.X, 6.X, 7.X Revisions Deadline ====</w:t>
      </w:r>
      <w:r w:rsidRPr="00E26BC0">
        <w:rPr>
          <w:i/>
          <w:iCs/>
          <w:lang w:eastAsia="en-US"/>
        </w:rPr>
        <w:cr/>
        <w:t>Steve (Huawei) there is a simple change being suggested for 3893 (which this is a mirror of) which looks like it needs CC#2. We should wait for that and then ensure this mirror has the same final treatment.</w:t>
      </w:r>
    </w:p>
    <w:p w14:paraId="366A793D" w14:textId="1FB45102" w:rsidR="00E26BC0" w:rsidRPr="00E26BC0" w:rsidRDefault="00E26BC0" w:rsidP="00E26BC0">
      <w:pPr>
        <w:pStyle w:val="FP"/>
        <w:rPr>
          <w:i/>
          <w:iCs/>
          <w:lang w:eastAsia="en-US"/>
        </w:rPr>
      </w:pPr>
      <w:r w:rsidRPr="00E26BC0">
        <w:rPr>
          <w:i/>
          <w:iCs/>
          <w:lang w:eastAsia="en-US"/>
        </w:rPr>
        <w:t>==== 4.X, 5.X, 6.X, 7.X Final Deadline ====</w:t>
      </w:r>
    </w:p>
    <w:p w14:paraId="63A81428" w14:textId="77777777" w:rsidR="00E26BC0" w:rsidRPr="00E26BC0" w:rsidRDefault="00E26BC0" w:rsidP="00E26BC0">
      <w:pPr>
        <w:pStyle w:val="FP"/>
        <w:rPr>
          <w:i/>
          <w:iCs/>
          <w:lang w:eastAsia="en-US"/>
        </w:rPr>
      </w:pPr>
    </w:p>
    <w:p w14:paraId="421A1DDE" w14:textId="77777777" w:rsidR="00E26BC0" w:rsidRPr="00E26BC0" w:rsidRDefault="00E26BC0" w:rsidP="00E26BC0">
      <w:pPr>
        <w:rPr>
          <w:b/>
          <w:bCs/>
          <w:lang w:eastAsia="en-US"/>
        </w:rPr>
      </w:pPr>
      <w:r w:rsidRPr="00E26BC0">
        <w:rPr>
          <w:b/>
          <w:bCs/>
          <w:lang w:eastAsia="en-US"/>
        </w:rPr>
        <w:t>Discussion and conclusion:</w:t>
      </w:r>
    </w:p>
    <w:p w14:paraId="7EF8B798" w14:textId="77777777" w:rsidR="00E26BC0" w:rsidRPr="00E26BC0" w:rsidRDefault="00E26BC0" w:rsidP="00E26BC0">
      <w:pPr>
        <w:rPr>
          <w:lang w:eastAsia="en-US"/>
        </w:rPr>
      </w:pPr>
      <w:r w:rsidRPr="00E26BC0">
        <w:t>r0</w:t>
      </w:r>
      <w:r>
        <w:t>1</w:t>
      </w:r>
      <w:r w:rsidRPr="00E26BC0">
        <w:t xml:space="preserve"> was considered. </w:t>
      </w:r>
      <w:r>
        <w:rPr>
          <w:lang w:eastAsia="en-US"/>
        </w:rPr>
        <w:t xml:space="preserve">r01 with changes as made for </w:t>
      </w:r>
      <w:r w:rsidRPr="00E26BC0">
        <w:rPr>
          <w:color w:val="0000FF"/>
          <w:lang w:eastAsia="en-US"/>
        </w:rPr>
        <w:t>S2-2104996</w:t>
      </w:r>
      <w:r>
        <w:t xml:space="preserve"> was agreed</w:t>
      </w:r>
      <w:r>
        <w:rPr>
          <w:lang w:eastAsia="en-US"/>
        </w:rPr>
        <w:t xml:space="preserve">. This was revised to </w:t>
      </w:r>
      <w:r w:rsidRPr="00E26BC0">
        <w:rPr>
          <w:color w:val="0000FF"/>
          <w:lang w:eastAsia="en-US"/>
        </w:rPr>
        <w:t>S2-210499</w:t>
      </w:r>
      <w:r>
        <w:rPr>
          <w:color w:val="0000FF"/>
          <w:lang w:eastAsia="en-US"/>
        </w:rPr>
        <w:t>7</w:t>
      </w:r>
      <w:r>
        <w:t>,</w:t>
      </w:r>
      <w:r w:rsidRPr="003148B0">
        <w:t xml:space="preserve"> </w:t>
      </w:r>
      <w:r>
        <w:t>which was</w:t>
      </w:r>
      <w:r>
        <w:rPr>
          <w:lang w:eastAsia="en-US"/>
        </w:rPr>
        <w:t xml:space="preserve"> </w:t>
      </w:r>
      <w:r w:rsidRPr="00E26BC0">
        <w:rPr>
          <w:color w:val="FF0000"/>
          <w:lang w:eastAsia="en-US"/>
        </w:rPr>
        <w:t>approved</w:t>
      </w:r>
      <w:r>
        <w:rPr>
          <w:lang w:eastAsia="en-US"/>
        </w:rPr>
        <w:t>.</w:t>
      </w:r>
    </w:p>
    <w:p w14:paraId="26A83C47" w14:textId="77777777" w:rsidR="00E26BC0" w:rsidRPr="00E26BC0" w:rsidRDefault="00E26BC0" w:rsidP="00E26BC0">
      <w:pPr>
        <w:rPr>
          <w:b/>
          <w:bCs/>
          <w:lang w:eastAsia="en-US"/>
        </w:rPr>
      </w:pPr>
    </w:p>
    <w:p w14:paraId="1F1D4597" w14:textId="77777777" w:rsidR="00E26BC0" w:rsidRPr="00E26BC0" w:rsidRDefault="00E26BC0" w:rsidP="00E26BC0">
      <w:pPr>
        <w:pStyle w:val="FP"/>
        <w:pBdr>
          <w:top w:val="single" w:sz="4" w:space="1" w:color="auto"/>
        </w:pBdr>
        <w:rPr>
          <w:i/>
          <w:iCs/>
          <w:lang w:eastAsia="en-US"/>
        </w:rPr>
      </w:pPr>
      <w:r w:rsidRPr="00E26BC0">
        <w:rPr>
          <w:color w:val="0000FF"/>
          <w:lang w:eastAsia="en-US"/>
        </w:rPr>
        <w:t>S2-2104620</w:t>
      </w:r>
      <w:r>
        <w:rPr>
          <w:lang w:eastAsia="en-US"/>
        </w:rPr>
        <w:t xml:space="preserve"> (CR) 23.503 CR0600: Clarification on association of applications to PDU sessions (Source: Nokia, Nokia Shanghai Bell, Apple)</w:t>
      </w:r>
      <w:r>
        <w:rPr>
          <w:lang w:eastAsia="en-US"/>
        </w:rPr>
        <w:cr/>
      </w:r>
      <w:r w:rsidRPr="00E26BC0">
        <w:rPr>
          <w:b/>
          <w:bCs/>
          <w:i/>
          <w:iCs/>
          <w:lang w:eastAsia="en-US"/>
        </w:rPr>
        <w:t>e-mail comments:</w:t>
      </w:r>
      <w:r w:rsidRPr="00E26BC0">
        <w:rPr>
          <w:b/>
          <w:bCs/>
          <w:i/>
          <w:iCs/>
          <w:lang w:eastAsia="en-US"/>
        </w:rPr>
        <w:cr/>
      </w:r>
      <w:r w:rsidRPr="00E26BC0">
        <w:rPr>
          <w:i/>
          <w:iCs/>
          <w:lang w:eastAsia="en-US"/>
        </w:rPr>
        <w:t>Belen (Ericsson) provides comments.</w:t>
      </w:r>
      <w:r w:rsidRPr="00E26BC0">
        <w:rPr>
          <w:i/>
          <w:iCs/>
          <w:lang w:eastAsia="en-US"/>
        </w:rPr>
        <w:cr/>
      </w:r>
      <w:proofErr w:type="spellStart"/>
      <w:r w:rsidRPr="00E26BC0">
        <w:rPr>
          <w:i/>
          <w:iCs/>
          <w:lang w:eastAsia="en-US"/>
        </w:rPr>
        <w:t>alessio</w:t>
      </w:r>
      <w:proofErr w:type="spellEnd"/>
      <w:r w:rsidRPr="00E26BC0">
        <w:rPr>
          <w:i/>
          <w:iCs/>
          <w:lang w:eastAsia="en-US"/>
        </w:rPr>
        <w:t>(Nokia) responds</w:t>
      </w:r>
      <w:r w:rsidRPr="00E26BC0">
        <w:rPr>
          <w:i/>
          <w:iCs/>
          <w:lang w:eastAsia="en-US"/>
        </w:rPr>
        <w:cr/>
        <w:t>Belen (Ericsson) asks questions on the CR.</w:t>
      </w:r>
      <w:r w:rsidRPr="00E26BC0">
        <w:rPr>
          <w:i/>
          <w:iCs/>
          <w:lang w:eastAsia="en-US"/>
        </w:rPr>
        <w:cr/>
        <w:t>Alessio(Nokia) replies</w:t>
      </w:r>
      <w:r w:rsidRPr="00E26BC0">
        <w:rPr>
          <w:i/>
          <w:iCs/>
          <w:lang w:eastAsia="en-US"/>
        </w:rPr>
        <w:cr/>
        <w:t>Belen (Ericsson) sends a response</w:t>
      </w:r>
      <w:r w:rsidRPr="00E26BC0">
        <w:rPr>
          <w:i/>
          <w:iCs/>
          <w:lang w:eastAsia="en-US"/>
        </w:rPr>
        <w:cr/>
        <w:t>Alessio(Nokia) Our intent is precisely to clarify this support of multiple PDU sessions per APP is supported as there is no way this can be stopped in the UE and in the network.</w:t>
      </w:r>
      <w:r w:rsidRPr="00E26BC0">
        <w:rPr>
          <w:i/>
          <w:iCs/>
          <w:lang w:eastAsia="en-US"/>
        </w:rPr>
        <w:cr/>
        <w:t>Krisztian (Apple) comments and provides r01.</w:t>
      </w:r>
      <w:r w:rsidRPr="00E26BC0">
        <w:rPr>
          <w:i/>
          <w:iCs/>
          <w:lang w:eastAsia="en-US"/>
        </w:rPr>
        <w:cr/>
        <w:t>Haiyang (Huawei) provides comments.</w:t>
      </w:r>
      <w:r w:rsidRPr="00E26BC0">
        <w:rPr>
          <w:i/>
          <w:iCs/>
          <w:lang w:eastAsia="en-US"/>
        </w:rPr>
        <w:cr/>
        <w:t>Dimitris (Lenovo) provides comments and r02</w:t>
      </w:r>
      <w:r w:rsidRPr="00E26BC0">
        <w:rPr>
          <w:i/>
          <w:iCs/>
          <w:lang w:eastAsia="en-US"/>
        </w:rPr>
        <w:cr/>
      </w:r>
      <w:proofErr w:type="spellStart"/>
      <w:r w:rsidRPr="00E26BC0">
        <w:rPr>
          <w:i/>
          <w:iCs/>
          <w:lang w:eastAsia="en-US"/>
        </w:rPr>
        <w:t>Hoyeon</w:t>
      </w:r>
      <w:proofErr w:type="spellEnd"/>
      <w:r w:rsidRPr="00E26BC0">
        <w:rPr>
          <w:i/>
          <w:iCs/>
          <w:lang w:eastAsia="en-US"/>
        </w:rPr>
        <w:t xml:space="preserve"> (Samsung) provides comments.</w:t>
      </w:r>
      <w:r w:rsidRPr="00E26BC0">
        <w:rPr>
          <w:i/>
          <w:iCs/>
          <w:lang w:eastAsia="en-US"/>
        </w:rPr>
        <w:cr/>
        <w:t>Haiyang (Huawei) cannot accept revisions with 'traffic' and provides r03.</w:t>
      </w:r>
      <w:r w:rsidRPr="00E26BC0">
        <w:rPr>
          <w:i/>
          <w:iCs/>
          <w:lang w:eastAsia="en-US"/>
        </w:rPr>
        <w:cr/>
      </w:r>
      <w:proofErr w:type="spellStart"/>
      <w:r w:rsidRPr="00E26BC0">
        <w:rPr>
          <w:i/>
          <w:iCs/>
          <w:lang w:eastAsia="en-US"/>
        </w:rPr>
        <w:t>Jinguo</w:t>
      </w:r>
      <w:proofErr w:type="spellEnd"/>
      <w:r w:rsidRPr="00E26BC0">
        <w:rPr>
          <w:i/>
          <w:iCs/>
          <w:lang w:eastAsia="en-US"/>
        </w:rPr>
        <w:t>(ZTE) comments</w:t>
      </w:r>
      <w:r w:rsidRPr="00E26BC0">
        <w:rPr>
          <w:i/>
          <w:iCs/>
          <w:lang w:eastAsia="en-US"/>
        </w:rPr>
        <w:cr/>
        <w:t>Haiyang (Huawei) replies.</w:t>
      </w:r>
      <w:r w:rsidRPr="00E26BC0">
        <w:rPr>
          <w:i/>
          <w:iCs/>
          <w:lang w:eastAsia="en-US"/>
        </w:rPr>
        <w:cr/>
        <w:t>Belen (Ericsson) provides r05, is okay with r04 and objects to previous revisions (and initial version)</w:t>
      </w:r>
      <w:r w:rsidRPr="00E26BC0">
        <w:rPr>
          <w:i/>
          <w:iCs/>
          <w:lang w:eastAsia="en-US"/>
        </w:rPr>
        <w:cr/>
        <w:t>Belen (Ericsson) provides r04, is okay with r03 and objects to previous revisions (and initial version)</w:t>
      </w:r>
      <w:r w:rsidRPr="00E26BC0">
        <w:rPr>
          <w:i/>
          <w:iCs/>
          <w:lang w:eastAsia="en-US"/>
        </w:rPr>
        <w:cr/>
      </w:r>
      <w:proofErr w:type="spellStart"/>
      <w:r w:rsidRPr="00E26BC0">
        <w:rPr>
          <w:i/>
          <w:iCs/>
          <w:lang w:eastAsia="en-US"/>
        </w:rPr>
        <w:t>alessio</w:t>
      </w:r>
      <w:proofErr w:type="spellEnd"/>
      <w:r w:rsidRPr="00E26BC0">
        <w:rPr>
          <w:i/>
          <w:iCs/>
          <w:lang w:eastAsia="en-US"/>
        </w:rPr>
        <w:t>(Nokia) provides response</w:t>
      </w:r>
      <w:r w:rsidRPr="00E26BC0">
        <w:rPr>
          <w:i/>
          <w:iCs/>
          <w:lang w:eastAsia="en-US"/>
        </w:rPr>
        <w:cr/>
        <w:t>Alessio(</w:t>
      </w:r>
      <w:proofErr w:type="spellStart"/>
      <w:r w:rsidRPr="00E26BC0">
        <w:rPr>
          <w:i/>
          <w:iCs/>
          <w:lang w:eastAsia="en-US"/>
        </w:rPr>
        <w:t>nokia</w:t>
      </w:r>
      <w:proofErr w:type="spellEnd"/>
      <w:r w:rsidRPr="00E26BC0">
        <w:rPr>
          <w:i/>
          <w:iCs/>
          <w:lang w:eastAsia="en-US"/>
        </w:rPr>
        <w:t xml:space="preserve">) provides r05 that treasures from the work done by </w:t>
      </w:r>
      <w:proofErr w:type="spellStart"/>
      <w:r w:rsidRPr="00E26BC0">
        <w:rPr>
          <w:i/>
          <w:iCs/>
          <w:lang w:eastAsia="en-US"/>
        </w:rPr>
        <w:t>Kriztian</w:t>
      </w:r>
      <w:proofErr w:type="spellEnd"/>
      <w:r w:rsidRPr="00E26BC0">
        <w:rPr>
          <w:i/>
          <w:iCs/>
          <w:lang w:eastAsia="en-US"/>
        </w:rPr>
        <w:t xml:space="preserve"> Kiss (apple) and the further comments by Dimitrios</w:t>
      </w:r>
      <w:r w:rsidRPr="00E26BC0">
        <w:rPr>
          <w:i/>
          <w:iCs/>
          <w:lang w:eastAsia="en-US"/>
        </w:rPr>
        <w:cr/>
        <w:t>Belen (Ericsson) objects to r06.</w:t>
      </w:r>
      <w:r w:rsidRPr="00E26BC0">
        <w:rPr>
          <w:i/>
          <w:iCs/>
          <w:lang w:eastAsia="en-US"/>
        </w:rPr>
        <w:cr/>
        <w:t>Belen (Ericsson) objects to r05 (there is no r06 at this point in time)</w:t>
      </w:r>
      <w:r w:rsidRPr="00E26BC0">
        <w:rPr>
          <w:i/>
          <w:iCs/>
          <w:lang w:eastAsia="en-US"/>
        </w:rPr>
        <w:cr/>
        <w:t xml:space="preserve">Alessio(Nokia) asks whether then Ericsson thinks that the changes by </w:t>
      </w:r>
      <w:proofErr w:type="spellStart"/>
      <w:r w:rsidRPr="00E26BC0">
        <w:rPr>
          <w:i/>
          <w:iCs/>
          <w:lang w:eastAsia="en-US"/>
        </w:rPr>
        <w:t>Kriztian</w:t>
      </w:r>
      <w:proofErr w:type="spellEnd"/>
      <w:r w:rsidRPr="00E26BC0">
        <w:rPr>
          <w:i/>
          <w:iCs/>
          <w:lang w:eastAsia="en-US"/>
        </w:rPr>
        <w:t xml:space="preserve"> are really wrong....</w:t>
      </w:r>
      <w:r w:rsidRPr="00E26BC0">
        <w:rPr>
          <w:i/>
          <w:iCs/>
          <w:lang w:eastAsia="en-US"/>
        </w:rPr>
        <w:cr/>
        <w:t>Susana (Vodafone) objects to r05, and all revisions except r04.</w:t>
      </w:r>
      <w:r w:rsidRPr="00E26BC0">
        <w:rPr>
          <w:i/>
          <w:iCs/>
          <w:lang w:eastAsia="en-US"/>
        </w:rPr>
        <w:cr/>
        <w:t>Farooq(AT&amp;T) agrees with Vodafone. r04 seems to be the only acceptable version.</w:t>
      </w:r>
      <w:r w:rsidRPr="00E26BC0">
        <w:rPr>
          <w:i/>
          <w:iCs/>
          <w:lang w:eastAsia="en-US"/>
        </w:rPr>
        <w:cr/>
        <w:t>Alessio(Nokia) provides r07 and will not accept r03,r04</w:t>
      </w:r>
      <w:r w:rsidRPr="00E26BC0">
        <w:rPr>
          <w:i/>
          <w:iCs/>
          <w:lang w:eastAsia="en-US"/>
        </w:rPr>
        <w:cr/>
        <w:t>Hong (Qualcomm) provides r08.</w:t>
      </w:r>
      <w:r w:rsidRPr="00E26BC0">
        <w:rPr>
          <w:i/>
          <w:iCs/>
          <w:lang w:eastAsia="en-US"/>
        </w:rPr>
        <w:cr/>
        <w:t>Alessio(Nokia) cannot accept r08 as it is de facto not clarifying the simultaneous association to multiple PDU sessions is possible.</w:t>
      </w:r>
      <w:r w:rsidRPr="00E26BC0">
        <w:rPr>
          <w:i/>
          <w:iCs/>
          <w:lang w:eastAsia="en-US"/>
        </w:rPr>
        <w:cr/>
        <w:t>Belen (Ericsson) is okay with r08 and objects to r07</w:t>
      </w:r>
      <w:r w:rsidRPr="00E26BC0">
        <w:rPr>
          <w:i/>
          <w:iCs/>
          <w:lang w:eastAsia="en-US"/>
        </w:rPr>
        <w:cr/>
        <w:t>Alessio(Nokia) asks the reason for objection to r07 as this is saying what r04 says but normatively.</w:t>
      </w:r>
      <w:r w:rsidRPr="00E26BC0">
        <w:rPr>
          <w:i/>
          <w:iCs/>
          <w:lang w:eastAsia="en-US"/>
        </w:rPr>
        <w:cr/>
        <w:t>Belen (Ericsson) replies to Nokia-</w:t>
      </w:r>
      <w:r w:rsidRPr="00E26BC0">
        <w:rPr>
          <w:i/>
          <w:iCs/>
          <w:lang w:eastAsia="en-US"/>
        </w:rPr>
        <w:cr/>
        <w:t>Guillaume (MediaTek): the spec is fine as is. No CR needed.</w:t>
      </w:r>
      <w:r w:rsidRPr="00E26BC0">
        <w:rPr>
          <w:i/>
          <w:iCs/>
          <w:lang w:eastAsia="en-US"/>
        </w:rPr>
        <w:cr/>
      </w:r>
      <w:proofErr w:type="spellStart"/>
      <w:r w:rsidRPr="00E26BC0">
        <w:rPr>
          <w:i/>
          <w:iCs/>
          <w:lang w:eastAsia="en-US"/>
        </w:rPr>
        <w:t>alessio</w:t>
      </w:r>
      <w:proofErr w:type="spellEnd"/>
      <w:r w:rsidRPr="00E26BC0">
        <w:rPr>
          <w:i/>
          <w:iCs/>
          <w:lang w:eastAsia="en-US"/>
        </w:rPr>
        <w:t>(Nokia) thinks a CR is needed</w:t>
      </w:r>
      <w:r w:rsidRPr="00E26BC0">
        <w:rPr>
          <w:i/>
          <w:iCs/>
          <w:lang w:eastAsia="en-US"/>
        </w:rPr>
        <w:cr/>
        <w:t>Haiyang (Huawei) provides r09.</w:t>
      </w:r>
      <w:r w:rsidRPr="00E26BC0">
        <w:rPr>
          <w:i/>
          <w:iCs/>
          <w:lang w:eastAsia="en-US"/>
        </w:rPr>
        <w:cr/>
        <w:t>Belen (Ericsson) still prefers r08.</w:t>
      </w:r>
      <w:r w:rsidRPr="00E26BC0">
        <w:rPr>
          <w:i/>
          <w:iCs/>
          <w:lang w:eastAsia="en-US"/>
        </w:rPr>
        <w:cr/>
      </w:r>
      <w:r w:rsidRPr="00E26BC0">
        <w:rPr>
          <w:i/>
          <w:iCs/>
          <w:lang w:eastAsia="en-US"/>
        </w:rPr>
        <w:lastRenderedPageBreak/>
        <w:t>Alessio(Nokia) provides r11</w:t>
      </w:r>
      <w:r w:rsidRPr="00E26BC0">
        <w:rPr>
          <w:i/>
          <w:iCs/>
          <w:lang w:eastAsia="en-US"/>
        </w:rPr>
        <w:cr/>
        <w:t>Yang(OPPO) thinks r08 is the most suitable version and propose to agree r08</w:t>
      </w:r>
      <w:r w:rsidRPr="00E26BC0">
        <w:rPr>
          <w:i/>
          <w:iCs/>
          <w:lang w:eastAsia="en-US"/>
        </w:rPr>
        <w:cr/>
      </w:r>
      <w:proofErr w:type="spellStart"/>
      <w:r w:rsidRPr="00E26BC0">
        <w:rPr>
          <w:i/>
          <w:iCs/>
          <w:lang w:eastAsia="en-US"/>
        </w:rPr>
        <w:t>alessio</w:t>
      </w:r>
      <w:proofErr w:type="spellEnd"/>
      <w:r w:rsidRPr="00E26BC0">
        <w:rPr>
          <w:i/>
          <w:iCs/>
          <w:lang w:eastAsia="en-US"/>
        </w:rPr>
        <w:t>(Nokia) complains that r08 is low quality text and provides r12 but still prefers r11 .</w:t>
      </w:r>
      <w:r w:rsidRPr="00E26BC0">
        <w:rPr>
          <w:i/>
          <w:iCs/>
          <w:lang w:eastAsia="en-US"/>
        </w:rPr>
        <w:cr/>
        <w:t>Hong (Qualcomm) comments on r12.</w:t>
      </w:r>
      <w:r w:rsidRPr="00E26BC0">
        <w:rPr>
          <w:i/>
          <w:iCs/>
          <w:lang w:eastAsia="en-US"/>
        </w:rPr>
        <w:cr/>
        <w:t>Hong (Qualcomm) provides r15 that replaces r12. still prefers r11 but can live with r15</w:t>
      </w:r>
      <w:r w:rsidRPr="00E26BC0">
        <w:rPr>
          <w:i/>
          <w:iCs/>
          <w:lang w:eastAsia="en-US"/>
        </w:rPr>
        <w:cr/>
        <w:t>Alessio(Nokia) submits r16 also for consideration</w:t>
      </w:r>
      <w:r w:rsidRPr="00E26BC0">
        <w:rPr>
          <w:i/>
          <w:iCs/>
          <w:lang w:eastAsia="en-US"/>
        </w:rPr>
        <w:cr/>
        <w:t>==== 4.X, 5.X, 6.X, 7.X Revisions Deadline ====</w:t>
      </w:r>
      <w:r w:rsidRPr="00E26BC0">
        <w:rPr>
          <w:i/>
          <w:iCs/>
          <w:lang w:eastAsia="en-US"/>
        </w:rPr>
        <w:cr/>
        <w:t>Krisztian (Apple) suggests to move forward with r15.</w:t>
      </w:r>
      <w:r w:rsidRPr="00E26BC0">
        <w:rPr>
          <w:i/>
          <w:iCs/>
          <w:lang w:eastAsia="en-US"/>
        </w:rPr>
        <w:cr/>
      </w:r>
      <w:proofErr w:type="spellStart"/>
      <w:r w:rsidRPr="00E26BC0">
        <w:rPr>
          <w:i/>
          <w:iCs/>
          <w:lang w:eastAsia="en-US"/>
        </w:rPr>
        <w:t>Hoyeon</w:t>
      </w:r>
      <w:proofErr w:type="spellEnd"/>
      <w:r w:rsidRPr="00E26BC0">
        <w:rPr>
          <w:i/>
          <w:iCs/>
          <w:lang w:eastAsia="en-US"/>
        </w:rPr>
        <w:t xml:space="preserve"> (Samsung) would prefer an approach having an NOTE as proposed in r08 or r15.</w:t>
      </w:r>
      <w:r w:rsidRPr="00E26BC0">
        <w:rPr>
          <w:i/>
          <w:iCs/>
          <w:lang w:eastAsia="en-US"/>
        </w:rPr>
        <w:cr/>
        <w:t>Dieter (Deutsche Telekom): wording in both r08 and r15 can be improved.</w:t>
      </w:r>
      <w:r w:rsidRPr="00E26BC0">
        <w:rPr>
          <w:i/>
          <w:iCs/>
          <w:lang w:eastAsia="en-US"/>
        </w:rPr>
        <w:cr/>
        <w:t>Alessio(Nokia) we are ok also with R15 but we may want to take a good look at the normative text collectively and see if it ingenerates confusion (it seems there is given the varied views we had this week) and if so fix them in the future.</w:t>
      </w:r>
      <w:r w:rsidRPr="00E26BC0">
        <w:rPr>
          <w:i/>
          <w:iCs/>
          <w:lang w:eastAsia="en-US"/>
        </w:rPr>
        <w:cr/>
      </w:r>
      <w:proofErr w:type="spellStart"/>
      <w:r w:rsidRPr="00E26BC0">
        <w:rPr>
          <w:i/>
          <w:iCs/>
          <w:lang w:eastAsia="en-US"/>
        </w:rPr>
        <w:t>alessio</w:t>
      </w:r>
      <w:proofErr w:type="spellEnd"/>
      <w:r w:rsidRPr="00E26BC0">
        <w:rPr>
          <w:i/>
          <w:iCs/>
          <w:lang w:eastAsia="en-US"/>
        </w:rPr>
        <w:t>(Nokia) comments r15 is ok as is</w:t>
      </w:r>
      <w:r w:rsidRPr="00E26BC0">
        <w:rPr>
          <w:i/>
          <w:iCs/>
          <w:lang w:eastAsia="en-US"/>
        </w:rPr>
        <w:cr/>
        <w:t>Dieter (Deutsche Telekom) comments</w:t>
      </w:r>
      <w:r w:rsidRPr="00E26BC0">
        <w:rPr>
          <w:i/>
          <w:iCs/>
          <w:lang w:eastAsia="en-US"/>
        </w:rPr>
        <w:cr/>
        <w:t>Haiyang (Huawei): R11 is not OK. R15 is generally fine.</w:t>
      </w:r>
      <w:r w:rsidRPr="00E26BC0">
        <w:rPr>
          <w:i/>
          <w:iCs/>
          <w:lang w:eastAsia="en-US"/>
        </w:rPr>
        <w:cr/>
        <w:t xml:space="preserve">Belen (Ericsson) also thinks that 'handle' is too open, so either DT or Huawei proposal are better option on top of </w:t>
      </w:r>
      <w:proofErr w:type="spellStart"/>
      <w:r w:rsidRPr="00E26BC0">
        <w:rPr>
          <w:i/>
          <w:iCs/>
          <w:lang w:eastAsia="en-US"/>
        </w:rPr>
        <w:t>rel</w:t>
      </w:r>
      <w:proofErr w:type="spellEnd"/>
      <w:r w:rsidRPr="00E26BC0">
        <w:rPr>
          <w:i/>
          <w:iCs/>
          <w:lang w:eastAsia="en-US"/>
        </w:rPr>
        <w:t xml:space="preserve"> 15. R08 is okay.</w:t>
      </w:r>
      <w:r w:rsidRPr="00E26BC0">
        <w:rPr>
          <w:i/>
          <w:iCs/>
          <w:lang w:eastAsia="en-US"/>
        </w:rPr>
        <w:cr/>
        <w:t>Alessio(</w:t>
      </w:r>
      <w:proofErr w:type="spellStart"/>
      <w:r w:rsidRPr="00E26BC0">
        <w:rPr>
          <w:i/>
          <w:iCs/>
          <w:lang w:eastAsia="en-US"/>
        </w:rPr>
        <w:t>nokia</w:t>
      </w:r>
      <w:proofErr w:type="spellEnd"/>
      <w:r w:rsidRPr="00E26BC0">
        <w:rPr>
          <w:i/>
          <w:iCs/>
          <w:lang w:eastAsia="en-US"/>
        </w:rPr>
        <w:t>) objects to r08 and can only accept r15</w:t>
      </w:r>
      <w:r w:rsidRPr="00E26BC0">
        <w:rPr>
          <w:i/>
          <w:iCs/>
          <w:lang w:eastAsia="en-US"/>
        </w:rPr>
        <w:cr/>
        <w:t>Hong (Qualcomm) suggests to go with either r08 or the Huawei proposal on top of r15.</w:t>
      </w:r>
      <w:r w:rsidRPr="00E26BC0">
        <w:rPr>
          <w:i/>
          <w:iCs/>
          <w:lang w:eastAsia="en-US"/>
        </w:rPr>
        <w:cr/>
        <w:t>Dieter (Deutsche Telekom): We prefer HW proposed change on top of r015.</w:t>
      </w:r>
      <w:r w:rsidRPr="00E26BC0">
        <w:rPr>
          <w:i/>
          <w:iCs/>
          <w:lang w:eastAsia="en-US"/>
        </w:rPr>
        <w:cr/>
        <w:t>Belen (Ericsson) shares DT view: We prefer HW proposed change on top of r015.</w:t>
      </w:r>
      <w:r w:rsidRPr="00E26BC0">
        <w:rPr>
          <w:i/>
          <w:iCs/>
          <w:lang w:eastAsia="en-US"/>
        </w:rPr>
        <w:cr/>
        <w:t>Farooq (AT&amp;T) comments - R15 with suggested addition also OK for me.</w:t>
      </w:r>
      <w:r w:rsidRPr="00E26BC0">
        <w:rPr>
          <w:i/>
          <w:iCs/>
          <w:lang w:eastAsia="en-US"/>
        </w:rPr>
        <w:cr/>
        <w:t>Dimitris (Lenovo) is OK with going with R15 with the HW addition</w:t>
      </w:r>
    </w:p>
    <w:p w14:paraId="2DB9E451" w14:textId="1AE6B4D7" w:rsidR="00E26BC0" w:rsidRPr="00E26BC0" w:rsidRDefault="00E26BC0" w:rsidP="00E26BC0">
      <w:pPr>
        <w:pStyle w:val="FP"/>
        <w:rPr>
          <w:i/>
          <w:iCs/>
          <w:lang w:eastAsia="en-US"/>
        </w:rPr>
      </w:pPr>
      <w:r w:rsidRPr="00E26BC0">
        <w:rPr>
          <w:i/>
          <w:iCs/>
          <w:lang w:eastAsia="en-US"/>
        </w:rPr>
        <w:t>Guillaume (MediaTek): same view as expressed below. R15+Huawei's addition is ok.</w:t>
      </w:r>
    </w:p>
    <w:p w14:paraId="41036482" w14:textId="77777777" w:rsidR="00E26BC0" w:rsidRPr="00E26BC0" w:rsidRDefault="00E26BC0" w:rsidP="00E26BC0">
      <w:pPr>
        <w:pStyle w:val="FP"/>
        <w:rPr>
          <w:i/>
          <w:iCs/>
          <w:lang w:eastAsia="en-US"/>
        </w:rPr>
      </w:pPr>
      <w:proofErr w:type="spellStart"/>
      <w:r w:rsidRPr="00E26BC0">
        <w:rPr>
          <w:i/>
          <w:iCs/>
          <w:lang w:eastAsia="en-US"/>
        </w:rPr>
        <w:t>alessio</w:t>
      </w:r>
      <w:proofErr w:type="spellEnd"/>
      <w:r w:rsidRPr="00E26BC0">
        <w:rPr>
          <w:i/>
          <w:iCs/>
          <w:lang w:eastAsia="en-US"/>
        </w:rPr>
        <w:t xml:space="preserve"> (</w:t>
      </w:r>
      <w:proofErr w:type="spellStart"/>
      <w:r w:rsidRPr="00E26BC0">
        <w:rPr>
          <w:i/>
          <w:iCs/>
          <w:lang w:eastAsia="en-US"/>
        </w:rPr>
        <w:t>nokia</w:t>
      </w:r>
      <w:proofErr w:type="spellEnd"/>
      <w:r w:rsidRPr="00E26BC0">
        <w:rPr>
          <w:i/>
          <w:iCs/>
          <w:lang w:eastAsia="en-US"/>
        </w:rPr>
        <w:t>) OK with R15+Huawei's addition is ok.</w:t>
      </w:r>
    </w:p>
    <w:p w14:paraId="3A33A0F9" w14:textId="77777777" w:rsidR="00E26BC0" w:rsidRPr="00E26BC0" w:rsidRDefault="00E26BC0" w:rsidP="00E26BC0">
      <w:pPr>
        <w:pStyle w:val="FP"/>
        <w:rPr>
          <w:i/>
          <w:iCs/>
          <w:lang w:eastAsia="en-US"/>
        </w:rPr>
      </w:pPr>
      <w:r w:rsidRPr="00E26BC0">
        <w:rPr>
          <w:i/>
          <w:iCs/>
          <w:lang w:eastAsia="en-US"/>
        </w:rPr>
        <w:t>==== 4.X, 5.X, 6.X, 7.X Final Deadline ====</w:t>
      </w:r>
    </w:p>
    <w:p w14:paraId="69B350D0" w14:textId="77777777" w:rsidR="00E26BC0" w:rsidRPr="00E26BC0" w:rsidRDefault="00E26BC0" w:rsidP="00E26BC0">
      <w:pPr>
        <w:pStyle w:val="FP"/>
        <w:rPr>
          <w:i/>
          <w:iCs/>
          <w:lang w:eastAsia="en-US"/>
        </w:rPr>
      </w:pPr>
    </w:p>
    <w:p w14:paraId="1F302C08" w14:textId="77777777" w:rsidR="00E26BC0" w:rsidRPr="00E26BC0" w:rsidRDefault="00E26BC0" w:rsidP="00E26BC0">
      <w:pPr>
        <w:rPr>
          <w:b/>
          <w:bCs/>
          <w:lang w:eastAsia="en-US"/>
        </w:rPr>
      </w:pPr>
      <w:r w:rsidRPr="00E26BC0">
        <w:rPr>
          <w:b/>
          <w:bCs/>
          <w:lang w:eastAsia="en-US"/>
        </w:rPr>
        <w:t>Discussion and conclusion:</w:t>
      </w:r>
    </w:p>
    <w:p w14:paraId="1615FB09" w14:textId="77777777" w:rsidR="00E26BC0" w:rsidRPr="00E26BC0" w:rsidRDefault="00E26BC0" w:rsidP="00E26BC0">
      <w:pPr>
        <w:rPr>
          <w:lang w:eastAsia="en-US"/>
        </w:rPr>
      </w:pPr>
      <w:r w:rsidRPr="00E26BC0">
        <w:t>r0</w:t>
      </w:r>
      <w:r>
        <w:t>1</w:t>
      </w:r>
      <w:r w:rsidRPr="00E26BC0">
        <w:t xml:space="preserve"> was considered. </w:t>
      </w:r>
      <w:r>
        <w:rPr>
          <w:lang w:eastAsia="en-US"/>
        </w:rPr>
        <w:t xml:space="preserve">r01 with changes to note 2was agreed. This was revised to </w:t>
      </w:r>
      <w:r w:rsidRPr="00E26BC0">
        <w:rPr>
          <w:color w:val="0000FF"/>
          <w:lang w:eastAsia="en-US"/>
        </w:rPr>
        <w:t>S2-210499</w:t>
      </w:r>
      <w:r>
        <w:rPr>
          <w:color w:val="0000FF"/>
          <w:lang w:eastAsia="en-US"/>
        </w:rPr>
        <w:t>8</w:t>
      </w:r>
      <w:r>
        <w:t>,</w:t>
      </w:r>
      <w:r w:rsidRPr="003148B0">
        <w:t xml:space="preserve"> </w:t>
      </w:r>
      <w:r>
        <w:t>which was</w:t>
      </w:r>
      <w:r>
        <w:rPr>
          <w:lang w:eastAsia="en-US"/>
        </w:rPr>
        <w:t xml:space="preserve"> </w:t>
      </w:r>
      <w:r w:rsidRPr="00E26BC0">
        <w:rPr>
          <w:color w:val="FF0000"/>
          <w:lang w:eastAsia="en-US"/>
        </w:rPr>
        <w:t>approved</w:t>
      </w:r>
      <w:r>
        <w:rPr>
          <w:lang w:eastAsia="en-US"/>
        </w:rPr>
        <w:t>.</w:t>
      </w:r>
    </w:p>
    <w:p w14:paraId="644C50B9" w14:textId="77777777" w:rsidR="00E26BC0" w:rsidRDefault="00E26BC0" w:rsidP="00E26BC0">
      <w:pPr>
        <w:rPr>
          <w:lang w:eastAsia="en-US"/>
        </w:rPr>
      </w:pPr>
    </w:p>
    <w:p w14:paraId="5EC1BBD9" w14:textId="77777777" w:rsidR="00E26BC0" w:rsidRPr="00E26BC0" w:rsidRDefault="00E26BC0" w:rsidP="00E26BC0">
      <w:pPr>
        <w:pStyle w:val="FP"/>
        <w:pBdr>
          <w:top w:val="single" w:sz="4" w:space="1" w:color="auto"/>
        </w:pBdr>
        <w:rPr>
          <w:i/>
          <w:iCs/>
          <w:lang w:eastAsia="en-US"/>
        </w:rPr>
      </w:pPr>
      <w:r w:rsidRPr="00E26BC0">
        <w:rPr>
          <w:color w:val="0000FF"/>
          <w:lang w:eastAsia="en-US"/>
        </w:rPr>
        <w:t>S2-2103891</w:t>
      </w:r>
      <w:r>
        <w:rPr>
          <w:lang w:eastAsia="en-US"/>
        </w:rPr>
        <w:t xml:space="preserve"> (CR) 23.501 CR2864: UE radio capability clarification (Source: Ericsson)</w:t>
      </w:r>
      <w:r>
        <w:rPr>
          <w:lang w:eastAsia="en-US"/>
        </w:rPr>
        <w:cr/>
      </w:r>
      <w:r w:rsidRPr="00E26BC0">
        <w:rPr>
          <w:b/>
          <w:bCs/>
          <w:i/>
          <w:iCs/>
          <w:lang w:eastAsia="en-US"/>
        </w:rPr>
        <w:t>e-mail comments:</w:t>
      </w:r>
      <w:r w:rsidRPr="00E26BC0">
        <w:rPr>
          <w:b/>
          <w:bCs/>
          <w:i/>
          <w:iCs/>
          <w:lang w:eastAsia="en-US"/>
        </w:rPr>
        <w:cr/>
      </w:r>
      <w:r w:rsidRPr="00E26BC0">
        <w:rPr>
          <w:i/>
          <w:iCs/>
          <w:lang w:eastAsia="en-US"/>
        </w:rPr>
        <w:t>Wanqiang (Huawei) provides comments and only ok with R17 as clarification.</w:t>
      </w:r>
      <w:r w:rsidRPr="00E26BC0">
        <w:rPr>
          <w:i/>
          <w:iCs/>
          <w:lang w:eastAsia="en-US"/>
        </w:rPr>
        <w:cr/>
        <w:t>Qian (Ericsson) responds to Wanqiang (Huawei).</w:t>
      </w:r>
      <w:r w:rsidRPr="00E26BC0">
        <w:rPr>
          <w:i/>
          <w:iCs/>
          <w:lang w:eastAsia="en-US"/>
        </w:rPr>
        <w:cr/>
        <w:t>Wanqiang (Huawei) provides r01.</w:t>
      </w:r>
      <w:r w:rsidRPr="00E26BC0">
        <w:rPr>
          <w:i/>
          <w:iCs/>
          <w:lang w:eastAsia="en-US"/>
        </w:rPr>
        <w:cr/>
        <w:t>==== 4.X, 5.X, 6.X, 7.X Revisions Deadline ====</w:t>
      </w:r>
      <w:r w:rsidRPr="00E26BC0">
        <w:rPr>
          <w:i/>
          <w:iCs/>
          <w:lang w:eastAsia="en-US"/>
        </w:rPr>
        <w:cr/>
        <w:t>Chris (Vodafone) says check that this is a real mirror CR</w:t>
      </w:r>
      <w:r w:rsidRPr="00E26BC0">
        <w:rPr>
          <w:i/>
          <w:iCs/>
          <w:lang w:eastAsia="en-US"/>
        </w:rPr>
        <w:cr/>
        <w:t>Qian (Ericsson) is ok with r01</w:t>
      </w:r>
      <w:r w:rsidRPr="00E26BC0">
        <w:rPr>
          <w:i/>
          <w:iCs/>
          <w:lang w:eastAsia="en-US"/>
        </w:rPr>
        <w:cr/>
        <w:t>Hannu (Nokia) proposes to use the agreed text from the latest revision of S2-2103890 and to add on cover page the text 'This CR is technically compatible with Rel-15'</w:t>
      </w:r>
      <w:r w:rsidRPr="00E26BC0">
        <w:rPr>
          <w:i/>
          <w:iCs/>
          <w:lang w:eastAsia="en-US"/>
        </w:rPr>
        <w:cr/>
        <w:t>Hannu (Nokia) updates the document reference in his previous comment and proposes the latest revision of S2-2103891 with cover page text 'This CR is technically compatible with Rel-15'</w:t>
      </w:r>
      <w:r w:rsidRPr="00E26BC0">
        <w:rPr>
          <w:i/>
          <w:iCs/>
          <w:lang w:eastAsia="en-US"/>
        </w:rPr>
        <w:cr/>
        <w:t>==== 4.X, 5.X, 6.X, 7.X Final Deadline ====</w:t>
      </w:r>
    </w:p>
    <w:p w14:paraId="1FDE0C8E" w14:textId="06C72A49" w:rsidR="00E26BC0" w:rsidRPr="00E26BC0" w:rsidRDefault="00E26BC0" w:rsidP="00E26BC0">
      <w:pPr>
        <w:pStyle w:val="FP"/>
        <w:rPr>
          <w:i/>
          <w:iCs/>
          <w:lang w:eastAsia="en-US"/>
        </w:rPr>
      </w:pPr>
    </w:p>
    <w:p w14:paraId="49504A39" w14:textId="77777777" w:rsidR="00E26BC0" w:rsidRPr="00E26BC0" w:rsidRDefault="00E26BC0" w:rsidP="00E26BC0">
      <w:pPr>
        <w:rPr>
          <w:b/>
          <w:bCs/>
          <w:lang w:eastAsia="en-US"/>
        </w:rPr>
      </w:pPr>
      <w:r w:rsidRPr="00E26BC0">
        <w:rPr>
          <w:b/>
          <w:bCs/>
          <w:lang w:eastAsia="en-US"/>
        </w:rPr>
        <w:t>Discussion and conclusion:</w:t>
      </w:r>
    </w:p>
    <w:p w14:paraId="283C571B" w14:textId="77777777" w:rsidR="00E26BC0" w:rsidRPr="00E26BC0" w:rsidRDefault="00E26BC0" w:rsidP="00E26BC0">
      <w:pPr>
        <w:rPr>
          <w:lang w:eastAsia="en-US"/>
        </w:rPr>
      </w:pPr>
      <w:r w:rsidRPr="00E26BC0">
        <w:t>r0</w:t>
      </w:r>
      <w:r>
        <w:t>1</w:t>
      </w:r>
      <w:r w:rsidRPr="00E26BC0">
        <w:t xml:space="preserve"> was considered. </w:t>
      </w:r>
      <w:r>
        <w:rPr>
          <w:lang w:eastAsia="en-US"/>
        </w:rPr>
        <w:t xml:space="preserve">r01 with changes to note 2was agreed. The category should be F as the Rel-15 CR was noted. An indication that it is applicable back to Rel-15 should be added to the CR cover sheet. The SA WG2 Chair asked why this is not only done in Rel-17. Vodafone commented that this changes normative text and should be clarified at least from Rel-16. Qualcomm agreed with Vodafone that this could be considered serious mis-operation and FASMO. Huawei agreed that Rel-15 need not be updated but would support Rel-16 update for this. </w:t>
      </w:r>
      <w:r w:rsidRPr="00E26BC0">
        <w:rPr>
          <w:color w:val="0000FF"/>
          <w:lang w:eastAsia="en-US"/>
        </w:rPr>
        <w:t>S2-2103891r01</w:t>
      </w:r>
      <w:r>
        <w:rPr>
          <w:lang w:eastAsia="en-US"/>
        </w:rPr>
        <w:t xml:space="preserve"> with changes to cover sheet were agreed. This was revised to </w:t>
      </w:r>
      <w:r w:rsidRPr="00E26BC0">
        <w:rPr>
          <w:color w:val="0000FF"/>
          <w:lang w:eastAsia="en-US"/>
        </w:rPr>
        <w:t>S2-210499</w:t>
      </w:r>
      <w:r>
        <w:rPr>
          <w:color w:val="0000FF"/>
          <w:lang w:eastAsia="en-US"/>
        </w:rPr>
        <w:t>9</w:t>
      </w:r>
      <w:r>
        <w:t>,</w:t>
      </w:r>
      <w:r w:rsidRPr="003148B0">
        <w:t xml:space="preserve"> </w:t>
      </w:r>
      <w:r>
        <w:t>which was</w:t>
      </w:r>
      <w:r>
        <w:rPr>
          <w:lang w:eastAsia="en-US"/>
        </w:rPr>
        <w:t xml:space="preserve"> </w:t>
      </w:r>
      <w:r w:rsidRPr="00E26BC0">
        <w:rPr>
          <w:color w:val="FF0000"/>
          <w:lang w:eastAsia="en-US"/>
        </w:rPr>
        <w:t>approved</w:t>
      </w:r>
      <w:r>
        <w:rPr>
          <w:lang w:eastAsia="en-US"/>
        </w:rPr>
        <w:t>.</w:t>
      </w:r>
    </w:p>
    <w:p w14:paraId="2DE67DF4" w14:textId="77777777" w:rsidR="00E26BC0" w:rsidRPr="0086469F" w:rsidRDefault="00E26BC0" w:rsidP="00E26BC0">
      <w:pPr>
        <w:pBdr>
          <w:top w:val="single" w:sz="4" w:space="1" w:color="auto"/>
        </w:pBdr>
        <w:rPr>
          <w:i/>
          <w:iCs/>
        </w:rPr>
      </w:pPr>
      <w:r w:rsidRPr="00E26BC0">
        <w:rPr>
          <w:color w:val="0000FF"/>
          <w:lang w:eastAsia="en-US"/>
        </w:rPr>
        <w:t>S2-2103892</w:t>
      </w:r>
      <w:r>
        <w:rPr>
          <w:lang w:eastAsia="en-US"/>
        </w:rPr>
        <w:t xml:space="preserve"> (CR) 23.501 CR2865: UE radio capability clarification (Source: Ericsson)</w:t>
      </w:r>
      <w:r>
        <w:rPr>
          <w:lang w:eastAsia="en-US"/>
        </w:rPr>
        <w:cr/>
      </w:r>
      <w:r w:rsidRPr="0086469F">
        <w:rPr>
          <w:b/>
          <w:bCs/>
          <w:i/>
          <w:iCs/>
        </w:rPr>
        <w:t>e-mail comments:</w:t>
      </w:r>
      <w:r w:rsidRPr="0086469F">
        <w:rPr>
          <w:b/>
          <w:bCs/>
          <w:i/>
          <w:iCs/>
        </w:rPr>
        <w:cr/>
      </w:r>
      <w:r w:rsidRPr="0086469F">
        <w:rPr>
          <w:i/>
          <w:iCs/>
        </w:rPr>
        <w:t>Wanqiang (Huawei) provides r01.</w:t>
      </w:r>
      <w:r w:rsidRPr="0086469F">
        <w:rPr>
          <w:i/>
          <w:iCs/>
        </w:rPr>
        <w:cr/>
        <w:t>==== 4.X, 5.X, 6.X, 7.X Revisions Deadline ====</w:t>
      </w:r>
      <w:r w:rsidRPr="0086469F">
        <w:rPr>
          <w:i/>
          <w:iCs/>
        </w:rPr>
        <w:cr/>
        <w:t>==== 4.X, 5.X, 6.X, 7.X Final Deadline ====</w:t>
      </w:r>
      <w:r w:rsidRPr="0086469F">
        <w:rPr>
          <w:i/>
          <w:iCs/>
        </w:rPr>
        <w:cr/>
      </w:r>
    </w:p>
    <w:p w14:paraId="7E7AB6A1" w14:textId="77777777" w:rsidR="00E26BC0" w:rsidRPr="00E26BC0" w:rsidRDefault="00E26BC0" w:rsidP="00E26BC0">
      <w:pPr>
        <w:rPr>
          <w:b/>
          <w:bCs/>
          <w:lang w:eastAsia="en-US"/>
        </w:rPr>
      </w:pPr>
      <w:r w:rsidRPr="00E26BC0">
        <w:rPr>
          <w:b/>
          <w:bCs/>
          <w:lang w:eastAsia="en-US"/>
        </w:rPr>
        <w:t>Discussion and conclusion:</w:t>
      </w:r>
    </w:p>
    <w:p w14:paraId="44BD3925" w14:textId="77777777" w:rsidR="00E26BC0" w:rsidRDefault="0086469F" w:rsidP="00E26BC0">
      <w:r w:rsidRPr="00E26BC0">
        <w:t>r0</w:t>
      </w:r>
      <w:r>
        <w:t>1</w:t>
      </w:r>
      <w:r w:rsidRPr="00E26BC0">
        <w:t xml:space="preserve"> was considered.</w:t>
      </w:r>
      <w:r w:rsidRPr="0086469F">
        <w:rPr>
          <w:lang w:eastAsia="en-US"/>
        </w:rPr>
        <w:t xml:space="preserve"> </w:t>
      </w:r>
      <w:r>
        <w:rPr>
          <w:lang w:eastAsia="en-US"/>
        </w:rPr>
        <w:t xml:space="preserve">r01 with changes as for </w:t>
      </w:r>
      <w:r w:rsidRPr="0086469F">
        <w:rPr>
          <w:color w:val="0000FF"/>
          <w:lang w:eastAsia="en-US"/>
        </w:rPr>
        <w:t>S2-2104999</w:t>
      </w:r>
      <w:r>
        <w:rPr>
          <w:lang w:eastAsia="en-US"/>
        </w:rPr>
        <w:t xml:space="preserve"> was agreed. This was revised to </w:t>
      </w:r>
      <w:r w:rsidRPr="0086469F">
        <w:rPr>
          <w:color w:val="0000FF"/>
          <w:lang w:eastAsia="en-US"/>
        </w:rPr>
        <w:t>S2-2105000</w:t>
      </w:r>
      <w:r>
        <w:rPr>
          <w:lang w:eastAsia="en-US"/>
        </w:rPr>
        <w:t>,</w:t>
      </w:r>
      <w:r w:rsidRPr="003148B0">
        <w:t xml:space="preserve"> </w:t>
      </w:r>
      <w:r>
        <w:t>which was</w:t>
      </w:r>
      <w:r>
        <w:rPr>
          <w:lang w:eastAsia="en-US"/>
        </w:rPr>
        <w:t xml:space="preserve"> </w:t>
      </w:r>
      <w:r w:rsidRPr="00E26BC0">
        <w:rPr>
          <w:color w:val="FF0000"/>
          <w:lang w:eastAsia="en-US"/>
        </w:rPr>
        <w:t>approved</w:t>
      </w:r>
      <w:r>
        <w:rPr>
          <w:lang w:eastAsia="en-US"/>
        </w:rPr>
        <w:t>.</w:t>
      </w:r>
    </w:p>
    <w:p w14:paraId="24C57447" w14:textId="77777777" w:rsidR="0086469F" w:rsidRPr="0086469F" w:rsidRDefault="0086469F" w:rsidP="00E26BC0"/>
    <w:p w14:paraId="2A46279F" w14:textId="77777777" w:rsidR="00E26BC0" w:rsidRPr="00E26BC0" w:rsidRDefault="00E26BC0" w:rsidP="00E26BC0">
      <w:pPr>
        <w:pStyle w:val="FP"/>
        <w:pBdr>
          <w:top w:val="single" w:sz="4" w:space="1" w:color="auto"/>
        </w:pBdr>
        <w:rPr>
          <w:i/>
          <w:iCs/>
          <w:lang w:eastAsia="en-US"/>
        </w:rPr>
      </w:pPr>
      <w:r w:rsidRPr="00E26BC0">
        <w:rPr>
          <w:color w:val="0000FF"/>
          <w:lang w:eastAsia="en-US"/>
        </w:rPr>
        <w:t>S2-2104446</w:t>
      </w:r>
      <w:r>
        <w:rPr>
          <w:lang w:eastAsia="en-US"/>
        </w:rPr>
        <w:t xml:space="preserve"> (CR) 23.501 CR2814R2: The impact of UE N1 mode change in EPS (Source: ZTE, Nokia, </w:t>
      </w:r>
      <w:proofErr w:type="spellStart"/>
      <w:r>
        <w:rPr>
          <w:lang w:eastAsia="en-US"/>
        </w:rPr>
        <w:t>NokiaShanghai</w:t>
      </w:r>
      <w:proofErr w:type="spellEnd"/>
      <w:r>
        <w:rPr>
          <w:lang w:eastAsia="en-US"/>
        </w:rPr>
        <w:t xml:space="preserve"> Bell, Ericsson, Samsung)</w:t>
      </w:r>
      <w:r>
        <w:rPr>
          <w:lang w:eastAsia="en-US"/>
        </w:rPr>
        <w:cr/>
      </w:r>
      <w:r w:rsidRPr="00E26BC0">
        <w:rPr>
          <w:b/>
          <w:bCs/>
          <w:i/>
          <w:iCs/>
          <w:lang w:eastAsia="en-US"/>
        </w:rPr>
        <w:lastRenderedPageBreak/>
        <w:t>e-mail comments:</w:t>
      </w:r>
      <w:r w:rsidRPr="00E26BC0">
        <w:rPr>
          <w:b/>
          <w:bCs/>
          <w:i/>
          <w:iCs/>
          <w:lang w:eastAsia="en-US"/>
        </w:rPr>
        <w:cr/>
      </w:r>
      <w:r w:rsidRPr="00E26BC0">
        <w:rPr>
          <w:i/>
          <w:iCs/>
          <w:lang w:eastAsia="en-US"/>
        </w:rPr>
        <w:t>Ouyang(Huawei) objects the original version of the CR and provide the r01.</w:t>
      </w:r>
      <w:r w:rsidRPr="00E26BC0">
        <w:rPr>
          <w:i/>
          <w:iCs/>
          <w:lang w:eastAsia="en-US"/>
        </w:rPr>
        <w:cr/>
      </w:r>
      <w:proofErr w:type="spellStart"/>
      <w:r w:rsidRPr="00E26BC0">
        <w:rPr>
          <w:i/>
          <w:iCs/>
          <w:lang w:eastAsia="en-US"/>
        </w:rPr>
        <w:t>zhendong</w:t>
      </w:r>
      <w:proofErr w:type="spellEnd"/>
      <w:r w:rsidRPr="00E26BC0">
        <w:rPr>
          <w:i/>
          <w:iCs/>
          <w:lang w:eastAsia="en-US"/>
        </w:rPr>
        <w:t xml:space="preserve"> (ZTE) object r01 and provides r02.</w:t>
      </w:r>
      <w:r w:rsidRPr="00E26BC0">
        <w:rPr>
          <w:i/>
          <w:iCs/>
          <w:lang w:eastAsia="en-US"/>
        </w:rPr>
        <w:cr/>
        <w:t>Ouyang(Huawei) objects r02</w:t>
      </w:r>
      <w:r w:rsidRPr="00E26BC0">
        <w:rPr>
          <w:i/>
          <w:iCs/>
          <w:lang w:eastAsia="en-US"/>
        </w:rPr>
        <w:cr/>
      </w:r>
      <w:proofErr w:type="spellStart"/>
      <w:r w:rsidRPr="00E26BC0">
        <w:rPr>
          <w:i/>
          <w:iCs/>
          <w:lang w:eastAsia="en-US"/>
        </w:rPr>
        <w:t>zhendong</w:t>
      </w:r>
      <w:proofErr w:type="spellEnd"/>
      <w:r w:rsidRPr="00E26BC0">
        <w:rPr>
          <w:i/>
          <w:iCs/>
          <w:lang w:eastAsia="en-US"/>
        </w:rPr>
        <w:t xml:space="preserve"> (ZTE) comments, how r01 works.</w:t>
      </w:r>
      <w:r w:rsidRPr="00E26BC0">
        <w:rPr>
          <w:i/>
          <w:iCs/>
          <w:lang w:eastAsia="en-US"/>
        </w:rPr>
        <w:cr/>
        <w:t xml:space="preserve">Ouyang(Huawei) responses to </w:t>
      </w:r>
      <w:proofErr w:type="spellStart"/>
      <w:r w:rsidRPr="00E26BC0">
        <w:rPr>
          <w:i/>
          <w:iCs/>
          <w:lang w:eastAsia="en-US"/>
        </w:rPr>
        <w:t>Zhendong</w:t>
      </w:r>
      <w:proofErr w:type="spellEnd"/>
      <w:r w:rsidRPr="00E26BC0">
        <w:rPr>
          <w:i/>
          <w:iCs/>
          <w:lang w:eastAsia="en-US"/>
        </w:rPr>
        <w:t>(ZTE), point him to S2-2100131.</w:t>
      </w:r>
      <w:r w:rsidRPr="00E26BC0">
        <w:rPr>
          <w:i/>
          <w:iCs/>
          <w:lang w:eastAsia="en-US"/>
        </w:rPr>
        <w:cr/>
      </w:r>
      <w:proofErr w:type="spellStart"/>
      <w:r w:rsidRPr="00E26BC0">
        <w:rPr>
          <w:i/>
          <w:iCs/>
          <w:lang w:eastAsia="en-US"/>
        </w:rPr>
        <w:t>zhendong</w:t>
      </w:r>
      <w:proofErr w:type="spellEnd"/>
      <w:r w:rsidRPr="00E26BC0">
        <w:rPr>
          <w:i/>
          <w:iCs/>
          <w:lang w:eastAsia="en-US"/>
        </w:rPr>
        <w:t xml:space="preserve"> (ZTE) responds.</w:t>
      </w:r>
      <w:r w:rsidRPr="00E26BC0">
        <w:rPr>
          <w:i/>
          <w:iCs/>
          <w:lang w:eastAsia="en-US"/>
        </w:rPr>
        <w:cr/>
        <w:t>Laurent (Nokia):objects to r01</w:t>
      </w:r>
      <w:r w:rsidRPr="00E26BC0">
        <w:rPr>
          <w:i/>
          <w:iCs/>
          <w:lang w:eastAsia="en-US"/>
        </w:rPr>
        <w:cr/>
        <w:t>Laurent (Nokia): asks this topic to be (again) put to CC2 agenda</w:t>
      </w:r>
      <w:r w:rsidRPr="00E26BC0">
        <w:rPr>
          <w:i/>
          <w:iCs/>
          <w:lang w:eastAsia="en-US"/>
        </w:rPr>
        <w:cr/>
        <w:t>Antoine (Orange) supports r00.</w:t>
      </w:r>
      <w:r w:rsidRPr="00E26BC0">
        <w:rPr>
          <w:i/>
          <w:iCs/>
          <w:lang w:eastAsia="en-US"/>
        </w:rPr>
        <w:cr/>
        <w:t>Since we have technically endorsed this CR at SA2#143e, a working agreement needs to be made if the single objection is sustained.</w:t>
      </w:r>
      <w:r w:rsidRPr="00E26BC0">
        <w:rPr>
          <w:i/>
          <w:iCs/>
          <w:lang w:eastAsia="en-US"/>
        </w:rPr>
        <w:cr/>
        <w:t>==== 4.X, 5.X, 6.X, 7.X Revisions Deadline ====</w:t>
      </w:r>
      <w:r w:rsidRPr="00E26BC0">
        <w:rPr>
          <w:i/>
          <w:iCs/>
          <w:lang w:eastAsia="en-US"/>
        </w:rPr>
        <w:cr/>
        <w:t>Ouyang(Huawei):</w:t>
      </w:r>
      <w:r w:rsidRPr="00E26BC0">
        <w:rPr>
          <w:i/>
          <w:iCs/>
          <w:lang w:eastAsia="en-US"/>
        </w:rPr>
        <w:cr/>
        <w:t>To permit progress, Huawei will not sustain our objection but we don't agree with the contents of this CR..</w:t>
      </w:r>
      <w:r w:rsidRPr="00E26BC0">
        <w:rPr>
          <w:i/>
          <w:iCs/>
          <w:lang w:eastAsia="en-US"/>
        </w:rPr>
        <w:cr/>
        <w:t>We would like Maurice to record our objection in the meeting report as follows:</w:t>
      </w:r>
      <w:r w:rsidRPr="00E26BC0">
        <w:rPr>
          <w:i/>
          <w:iCs/>
          <w:lang w:eastAsia="en-US"/>
        </w:rPr>
        <w:cr/>
        <w:t>'Huawei objects to the contents of this CR as it breaks a basic principle by forcing the UE to handle 5G QoS related parameters when N1 mode is disabled.'.</w:t>
      </w:r>
    </w:p>
    <w:p w14:paraId="1C5A6539" w14:textId="77777777" w:rsidR="00E26BC0" w:rsidRPr="00E26BC0" w:rsidRDefault="00E26BC0" w:rsidP="00E26BC0">
      <w:pPr>
        <w:pStyle w:val="FP"/>
        <w:rPr>
          <w:i/>
          <w:iCs/>
          <w:lang w:eastAsia="en-US"/>
        </w:rPr>
      </w:pPr>
      <w:r w:rsidRPr="00E26BC0">
        <w:rPr>
          <w:i/>
          <w:iCs/>
          <w:lang w:eastAsia="en-US"/>
        </w:rPr>
        <w:t>==== 4.X, 5.X, 6.X, 7.X Final Deadline ====</w:t>
      </w:r>
    </w:p>
    <w:p w14:paraId="606AB6CE" w14:textId="77777777" w:rsidR="00E26BC0" w:rsidRPr="00E26BC0" w:rsidRDefault="00E26BC0" w:rsidP="00E26BC0">
      <w:pPr>
        <w:pStyle w:val="FP"/>
        <w:rPr>
          <w:i/>
          <w:iCs/>
          <w:lang w:eastAsia="en-US"/>
        </w:rPr>
      </w:pPr>
    </w:p>
    <w:p w14:paraId="78F3F7F1" w14:textId="77777777" w:rsidR="00E26BC0" w:rsidRPr="00E26BC0" w:rsidRDefault="00E26BC0" w:rsidP="00E26BC0">
      <w:pPr>
        <w:rPr>
          <w:b/>
          <w:bCs/>
          <w:lang w:eastAsia="en-US"/>
        </w:rPr>
      </w:pPr>
      <w:r w:rsidRPr="00E26BC0">
        <w:rPr>
          <w:b/>
          <w:bCs/>
          <w:lang w:eastAsia="en-US"/>
        </w:rPr>
        <w:t>Discussion and conclusion:</w:t>
      </w:r>
    </w:p>
    <w:p w14:paraId="427BC319" w14:textId="77777777" w:rsidR="0086469F" w:rsidRPr="0086469F" w:rsidRDefault="0086469F" w:rsidP="0086469F">
      <w:r>
        <w:rPr>
          <w:lang w:eastAsia="en-US"/>
        </w:rPr>
        <w:t>There was an objection from Huawei to r02. Huawei commented that they would withdraw their objection if their concern is recorded in the meeting report. r02 was then agreed,</w:t>
      </w:r>
      <w:r w:rsidRPr="0086469F">
        <w:rPr>
          <w:lang w:eastAsia="en-US"/>
        </w:rPr>
        <w:t xml:space="preserve"> </w:t>
      </w:r>
      <w:r>
        <w:rPr>
          <w:lang w:eastAsia="en-US"/>
        </w:rPr>
        <w:t xml:space="preserve">This was revised to </w:t>
      </w:r>
      <w:r w:rsidRPr="0086469F">
        <w:rPr>
          <w:color w:val="0000FF"/>
          <w:lang w:eastAsia="en-US"/>
        </w:rPr>
        <w:t>S2-21050</w:t>
      </w:r>
      <w:r>
        <w:rPr>
          <w:color w:val="0000FF"/>
          <w:lang w:eastAsia="en-US"/>
        </w:rPr>
        <w:t>01</w:t>
      </w:r>
      <w:r>
        <w:rPr>
          <w:lang w:eastAsia="en-US"/>
        </w:rPr>
        <w:t>,</w:t>
      </w:r>
      <w:r w:rsidRPr="003148B0">
        <w:t xml:space="preserve"> </w:t>
      </w:r>
      <w:r>
        <w:t>which was</w:t>
      </w:r>
      <w:r>
        <w:rPr>
          <w:lang w:eastAsia="en-US"/>
        </w:rPr>
        <w:t xml:space="preserve"> </w:t>
      </w:r>
      <w:r w:rsidRPr="00E26BC0">
        <w:rPr>
          <w:color w:val="FF0000"/>
          <w:lang w:eastAsia="en-US"/>
        </w:rPr>
        <w:t>approved</w:t>
      </w:r>
      <w:r>
        <w:rPr>
          <w:lang w:eastAsia="en-US"/>
        </w:rPr>
        <w:t>.</w:t>
      </w:r>
    </w:p>
    <w:p w14:paraId="3510680E" w14:textId="1AA63E3C" w:rsidR="0086469F" w:rsidRDefault="0086469F" w:rsidP="0086469F">
      <w:pPr>
        <w:rPr>
          <w:lang w:eastAsia="en-US"/>
        </w:rPr>
      </w:pPr>
      <w:r w:rsidRPr="0086469F">
        <w:rPr>
          <w:b/>
          <w:bCs/>
          <w:color w:val="FF0000"/>
          <w:lang w:eastAsia="en-US"/>
        </w:rPr>
        <w:t xml:space="preserve">Huawei </w:t>
      </w:r>
      <w:r w:rsidR="00983014">
        <w:rPr>
          <w:b/>
          <w:bCs/>
          <w:color w:val="FF0000"/>
          <w:lang w:eastAsia="en-US"/>
        </w:rPr>
        <w:t>a</w:t>
      </w:r>
      <w:r w:rsidRPr="0086469F">
        <w:rPr>
          <w:b/>
          <w:bCs/>
          <w:color w:val="FF0000"/>
          <w:lang w:eastAsia="en-US"/>
        </w:rPr>
        <w:t>sked for the following concerns to be recorded:.</w:t>
      </w:r>
    </w:p>
    <w:p w14:paraId="5174C018" w14:textId="31E40D00" w:rsidR="0086469F" w:rsidRPr="0086469F" w:rsidRDefault="00B86A6C" w:rsidP="0086469F">
      <w:pPr>
        <w:rPr>
          <w:b/>
          <w:bCs/>
          <w:color w:val="FF0000"/>
          <w:lang w:eastAsia="en-US"/>
        </w:rPr>
      </w:pPr>
      <w:r w:rsidRPr="00B86A6C">
        <w:rPr>
          <w:b/>
          <w:bCs/>
          <w:color w:val="FF0000"/>
          <w:lang w:eastAsia="en-US"/>
        </w:rPr>
        <w:t>To permit progress, Huawei will not object to this CR. However, we don't agree with the contents of this CR. Huawei has strong concern to the contents of this CR as it breaks a basic principle by forcing the UE to handle 5G parameters when N1 mode is disabled</w:t>
      </w:r>
    </w:p>
    <w:p w14:paraId="076F385B" w14:textId="72967693" w:rsidR="0086469F" w:rsidRPr="00E26BC0" w:rsidRDefault="0086469F" w:rsidP="0086469F">
      <w:pPr>
        <w:rPr>
          <w:b/>
          <w:bCs/>
          <w:lang w:eastAsia="en-US"/>
        </w:rPr>
      </w:pPr>
    </w:p>
    <w:p w14:paraId="20F87B50" w14:textId="77777777" w:rsidR="0086469F" w:rsidRPr="00E26BC0" w:rsidRDefault="0086469F" w:rsidP="0086469F">
      <w:pPr>
        <w:pStyle w:val="FP"/>
        <w:pBdr>
          <w:top w:val="single" w:sz="4" w:space="1" w:color="auto"/>
        </w:pBdr>
        <w:rPr>
          <w:i/>
          <w:iCs/>
          <w:lang w:eastAsia="en-US"/>
        </w:rPr>
      </w:pPr>
      <w:r w:rsidRPr="00E26BC0">
        <w:rPr>
          <w:color w:val="0000FF"/>
          <w:lang w:eastAsia="en-US"/>
        </w:rPr>
        <w:t>S2-2104004</w:t>
      </w:r>
      <w:r>
        <w:rPr>
          <w:lang w:eastAsia="en-US"/>
        </w:rPr>
        <w:t xml:space="preserve"> (CR) 23.502 CR2603R3: Solving interworking to 5GS with N26 issue due to UE's N1 mode capability disabling/enabling (Source: Nokia, Nokia Shanghai Bell, Ericsson)</w:t>
      </w:r>
      <w:r>
        <w:rPr>
          <w:lang w:eastAsia="en-US"/>
        </w:rPr>
        <w:cr/>
      </w:r>
      <w:r w:rsidRPr="00E26BC0">
        <w:rPr>
          <w:b/>
          <w:bCs/>
          <w:i/>
          <w:iCs/>
          <w:lang w:eastAsia="en-US"/>
        </w:rPr>
        <w:t>e-mail comments:</w:t>
      </w:r>
      <w:r w:rsidRPr="00E26BC0">
        <w:rPr>
          <w:b/>
          <w:bCs/>
          <w:i/>
          <w:iCs/>
          <w:lang w:eastAsia="en-US"/>
        </w:rPr>
        <w:cr/>
      </w:r>
      <w:r w:rsidRPr="00E26BC0">
        <w:rPr>
          <w:i/>
          <w:iCs/>
          <w:lang w:eastAsia="en-US"/>
        </w:rPr>
        <w:t>Judy (Ericsson) provide r01, merging 4532 into 4004 per offline discussion.</w:t>
      </w:r>
      <w:r w:rsidRPr="00E26BC0">
        <w:rPr>
          <w:i/>
          <w:iCs/>
          <w:lang w:eastAsia="en-US"/>
        </w:rPr>
        <w:cr/>
        <w:t>Ouyang(Huawei) objects to this CR.</w:t>
      </w:r>
      <w:r w:rsidRPr="00E26BC0">
        <w:rPr>
          <w:i/>
          <w:iCs/>
          <w:lang w:eastAsia="en-US"/>
        </w:rPr>
        <w:cr/>
        <w:t>Laurent (Nokia): asks this topic to be (again) put to CC2 agenda</w:t>
      </w:r>
      <w:r w:rsidRPr="00E26BC0">
        <w:rPr>
          <w:i/>
          <w:iCs/>
          <w:lang w:eastAsia="en-US"/>
        </w:rPr>
        <w:cr/>
        <w:t>Antoine (Orange) supports r01 and doesn't understand Huawei's objection.</w:t>
      </w:r>
      <w:r w:rsidRPr="00E26BC0">
        <w:rPr>
          <w:i/>
          <w:iCs/>
          <w:lang w:eastAsia="en-US"/>
        </w:rPr>
        <w:cr/>
        <w:t>Since we have technically endorsed this CR at SA2#143e, a working agreement needs to be made if the single objection is sustained.</w:t>
      </w:r>
      <w:r w:rsidRPr="00E26BC0">
        <w:rPr>
          <w:i/>
          <w:iCs/>
          <w:lang w:eastAsia="en-US"/>
        </w:rPr>
        <w:cr/>
        <w:t>==== 4.X, 5.X, 6.X, 7.X Revisions Deadline ====</w:t>
      </w:r>
      <w:r w:rsidRPr="00E26BC0">
        <w:rPr>
          <w:i/>
          <w:iCs/>
          <w:lang w:eastAsia="en-US"/>
        </w:rPr>
        <w:cr/>
        <w:t>Ouyang(Huawei):</w:t>
      </w:r>
      <w:r w:rsidRPr="00E26BC0">
        <w:rPr>
          <w:i/>
          <w:iCs/>
          <w:lang w:eastAsia="en-US"/>
        </w:rPr>
        <w:cr/>
        <w:t>To permit progress, Huawei will not sustain our objection but we don't agree with the contents of this CR..</w:t>
      </w:r>
      <w:r w:rsidRPr="00E26BC0">
        <w:rPr>
          <w:i/>
          <w:iCs/>
          <w:lang w:eastAsia="en-US"/>
        </w:rPr>
        <w:cr/>
        <w:t>We would like Maurice to record our objection in the meeting report as follows:</w:t>
      </w:r>
      <w:r w:rsidRPr="00E26BC0">
        <w:rPr>
          <w:i/>
          <w:iCs/>
          <w:lang w:eastAsia="en-US"/>
        </w:rPr>
        <w:cr/>
        <w:t>'Huawei objects to the contents of this CR as it breaks a basic principle by forcing the UE to handle 5G QoS related parameters when N1 mode is disabled.'.</w:t>
      </w:r>
      <w:r w:rsidRPr="00E26BC0">
        <w:rPr>
          <w:i/>
          <w:iCs/>
          <w:lang w:eastAsia="en-US"/>
        </w:rPr>
        <w:cr/>
        <w:t>Antoine (Orange) asks Huawei to clarify whether they object or not.</w:t>
      </w:r>
    </w:p>
    <w:p w14:paraId="32150B3E" w14:textId="5F3EE7EA" w:rsidR="0086469F" w:rsidRPr="00E26BC0" w:rsidRDefault="0086469F" w:rsidP="0086469F">
      <w:pPr>
        <w:pStyle w:val="FP"/>
        <w:rPr>
          <w:i/>
          <w:iCs/>
          <w:lang w:eastAsia="en-US"/>
        </w:rPr>
      </w:pPr>
      <w:r w:rsidRPr="00E26BC0">
        <w:rPr>
          <w:i/>
          <w:iCs/>
          <w:lang w:eastAsia="en-US"/>
        </w:rPr>
        <w:t>==== 4.X, 5.X, 6.X, 7.X Final Deadline ====</w:t>
      </w:r>
    </w:p>
    <w:p w14:paraId="779F6EBF" w14:textId="77777777" w:rsidR="0086469F" w:rsidRPr="00E26BC0" w:rsidRDefault="0086469F" w:rsidP="0086469F">
      <w:pPr>
        <w:pStyle w:val="FP"/>
        <w:rPr>
          <w:i/>
          <w:iCs/>
          <w:lang w:eastAsia="en-US"/>
        </w:rPr>
      </w:pPr>
    </w:p>
    <w:p w14:paraId="3A68888D" w14:textId="77777777" w:rsidR="0086469F" w:rsidRPr="00E26BC0" w:rsidRDefault="0086469F" w:rsidP="0086469F">
      <w:pPr>
        <w:rPr>
          <w:b/>
          <w:bCs/>
          <w:lang w:eastAsia="en-US"/>
        </w:rPr>
      </w:pPr>
      <w:r w:rsidRPr="00E26BC0">
        <w:rPr>
          <w:b/>
          <w:bCs/>
          <w:lang w:eastAsia="en-US"/>
        </w:rPr>
        <w:t>Discussion and conclusion:</w:t>
      </w:r>
    </w:p>
    <w:p w14:paraId="574B6A1B" w14:textId="3A819E79" w:rsidR="0086469F" w:rsidRDefault="0086469F" w:rsidP="0086469F">
      <w:pPr>
        <w:rPr>
          <w:lang w:eastAsia="en-US"/>
        </w:rPr>
      </w:pPr>
      <w:r>
        <w:rPr>
          <w:lang w:eastAsia="en-US"/>
        </w:rPr>
        <w:t>There was an objection from Huawei to r01. Huawei commented that they would withdraw their objection if their concern is recorded in the meeting report. r01</w:t>
      </w:r>
      <w:r w:rsidRPr="0086469F">
        <w:rPr>
          <w:lang w:eastAsia="en-US"/>
        </w:rPr>
        <w:t xml:space="preserve"> </w:t>
      </w:r>
      <w:r>
        <w:rPr>
          <w:lang w:eastAsia="en-US"/>
        </w:rPr>
        <w:t>was then agreed,</w:t>
      </w:r>
      <w:r w:rsidRPr="0086469F">
        <w:rPr>
          <w:lang w:eastAsia="en-US"/>
        </w:rPr>
        <w:t xml:space="preserve"> </w:t>
      </w:r>
      <w:r>
        <w:rPr>
          <w:lang w:eastAsia="en-US"/>
        </w:rPr>
        <w:t xml:space="preserve">This was revised to </w:t>
      </w:r>
      <w:r w:rsidRPr="0086469F">
        <w:rPr>
          <w:color w:val="0000FF"/>
          <w:lang w:eastAsia="en-US"/>
        </w:rPr>
        <w:t>S2-21050</w:t>
      </w:r>
      <w:r>
        <w:rPr>
          <w:color w:val="0000FF"/>
          <w:lang w:eastAsia="en-US"/>
        </w:rPr>
        <w:t>0</w:t>
      </w:r>
      <w:r w:rsidR="00983014">
        <w:rPr>
          <w:color w:val="0000FF"/>
          <w:lang w:eastAsia="en-US"/>
        </w:rPr>
        <w:t>2</w:t>
      </w:r>
      <w:r>
        <w:rPr>
          <w:lang w:eastAsia="en-US"/>
        </w:rPr>
        <w:t>,</w:t>
      </w:r>
      <w:r w:rsidRPr="003148B0">
        <w:t xml:space="preserve"> </w:t>
      </w:r>
      <w:r>
        <w:t>which was</w:t>
      </w:r>
      <w:r>
        <w:rPr>
          <w:lang w:eastAsia="en-US"/>
        </w:rPr>
        <w:t xml:space="preserve"> </w:t>
      </w:r>
      <w:r w:rsidRPr="00E26BC0">
        <w:rPr>
          <w:color w:val="FF0000"/>
          <w:lang w:eastAsia="en-US"/>
        </w:rPr>
        <w:t>approved</w:t>
      </w:r>
      <w:r>
        <w:rPr>
          <w:lang w:eastAsia="en-US"/>
        </w:rPr>
        <w:t>.</w:t>
      </w:r>
    </w:p>
    <w:p w14:paraId="10C748F4" w14:textId="76AE4BF3" w:rsidR="0086469F" w:rsidRDefault="0086469F" w:rsidP="0086469F">
      <w:pPr>
        <w:rPr>
          <w:lang w:eastAsia="en-US"/>
        </w:rPr>
      </w:pPr>
      <w:r w:rsidRPr="0086469F">
        <w:rPr>
          <w:b/>
          <w:bCs/>
          <w:color w:val="FF0000"/>
          <w:lang w:eastAsia="en-US"/>
        </w:rPr>
        <w:t xml:space="preserve">Huawei </w:t>
      </w:r>
      <w:r w:rsidR="00983014">
        <w:rPr>
          <w:b/>
          <w:bCs/>
          <w:color w:val="FF0000"/>
          <w:lang w:eastAsia="en-US"/>
        </w:rPr>
        <w:t>a</w:t>
      </w:r>
      <w:r w:rsidRPr="0086469F">
        <w:rPr>
          <w:b/>
          <w:bCs/>
          <w:color w:val="FF0000"/>
          <w:lang w:eastAsia="en-US"/>
        </w:rPr>
        <w:t>sked for the following concerns to be recorded:.</w:t>
      </w:r>
    </w:p>
    <w:p w14:paraId="48466B97" w14:textId="31D1358B" w:rsidR="0086469F" w:rsidRPr="0086469F" w:rsidRDefault="00B86A6C" w:rsidP="0086469F">
      <w:pPr>
        <w:rPr>
          <w:b/>
          <w:bCs/>
          <w:color w:val="FF0000"/>
          <w:lang w:eastAsia="en-US"/>
        </w:rPr>
      </w:pPr>
      <w:r w:rsidRPr="00B86A6C">
        <w:rPr>
          <w:b/>
          <w:bCs/>
          <w:color w:val="FF0000"/>
          <w:lang w:eastAsia="en-US"/>
        </w:rPr>
        <w:t>To permit progress, Huawei will not object to this CR. However, we don't agree with the contents of this CR. Huawei has strong concern to the contents of this CR as it breaks a basic principle by forcing the UE to handle 5G parameters when N1 mode is disabled</w:t>
      </w:r>
    </w:p>
    <w:p w14:paraId="03326255" w14:textId="77777777" w:rsidR="0086469F" w:rsidRDefault="0086469F" w:rsidP="0086469F">
      <w:pPr>
        <w:rPr>
          <w:lang w:eastAsia="en-US"/>
        </w:rPr>
      </w:pPr>
    </w:p>
    <w:p w14:paraId="3EF30629" w14:textId="77777777" w:rsidR="0086469F" w:rsidRPr="00E26BC0" w:rsidRDefault="0086469F" w:rsidP="0086469F">
      <w:pPr>
        <w:pStyle w:val="FP"/>
        <w:pBdr>
          <w:top w:val="single" w:sz="4" w:space="1" w:color="auto"/>
        </w:pBdr>
        <w:rPr>
          <w:i/>
          <w:iCs/>
          <w:lang w:eastAsia="en-US"/>
        </w:rPr>
      </w:pPr>
      <w:r w:rsidRPr="00E26BC0">
        <w:rPr>
          <w:color w:val="0000FF"/>
          <w:lang w:eastAsia="en-US"/>
        </w:rPr>
        <w:t>S2-2103992</w:t>
      </w:r>
      <w:r>
        <w:rPr>
          <w:lang w:eastAsia="en-US"/>
        </w:rPr>
        <w:t xml:space="preserve"> (LS OUT) [DRAFT] LS on interworking to 5GS with N26 due to UE's N1 mode capability disabling/enabling (Source: Nokia, Nokia Shanghai Bell)</w:t>
      </w:r>
      <w:r>
        <w:rPr>
          <w:lang w:eastAsia="en-US"/>
        </w:rPr>
        <w:cr/>
      </w:r>
      <w:r w:rsidRPr="00E26BC0">
        <w:rPr>
          <w:b/>
          <w:bCs/>
          <w:i/>
          <w:iCs/>
          <w:lang w:eastAsia="en-US"/>
        </w:rPr>
        <w:t>e-mail comments:</w:t>
      </w:r>
      <w:r w:rsidRPr="00E26BC0">
        <w:rPr>
          <w:b/>
          <w:bCs/>
          <w:i/>
          <w:iCs/>
          <w:lang w:eastAsia="en-US"/>
        </w:rPr>
        <w:cr/>
      </w:r>
      <w:r w:rsidRPr="00E26BC0">
        <w:rPr>
          <w:i/>
          <w:iCs/>
          <w:lang w:eastAsia="en-US"/>
        </w:rPr>
        <w:t>Ouyang(Huawei) objects to the LS</w:t>
      </w:r>
      <w:r w:rsidRPr="00E26BC0">
        <w:rPr>
          <w:i/>
          <w:iCs/>
          <w:lang w:eastAsia="en-US"/>
        </w:rPr>
        <w:cr/>
        <w:t>Laurent (Nokia): asks this topic to be (again) put to CC2 agenda</w:t>
      </w:r>
      <w:r w:rsidRPr="00E26BC0">
        <w:rPr>
          <w:i/>
          <w:iCs/>
          <w:lang w:eastAsia="en-US"/>
        </w:rPr>
        <w:cr/>
        <w:t>Antoine (Orange) supports the LS and doesn't understand Huawei's objection.</w:t>
      </w:r>
      <w:r w:rsidRPr="00E26BC0">
        <w:rPr>
          <w:i/>
          <w:iCs/>
          <w:lang w:eastAsia="en-US"/>
        </w:rPr>
        <w:cr/>
        <w:t>==== 4.X, 5.X, 6.X, 7.X Revisions Deadline ====</w:t>
      </w:r>
      <w:r w:rsidRPr="00E26BC0">
        <w:rPr>
          <w:i/>
          <w:iCs/>
          <w:lang w:eastAsia="en-US"/>
        </w:rPr>
        <w:cr/>
        <w:t>==== 4.X, 5.X, 6.X, 7.X Final Deadline ====</w:t>
      </w:r>
      <w:r w:rsidRPr="00E26BC0">
        <w:rPr>
          <w:i/>
          <w:iCs/>
          <w:lang w:eastAsia="en-US"/>
        </w:rPr>
        <w:cr/>
      </w:r>
      <w:r w:rsidRPr="00E26BC0">
        <w:rPr>
          <w:i/>
          <w:iCs/>
          <w:lang w:eastAsia="en-US"/>
        </w:rPr>
        <w:lastRenderedPageBreak/>
        <w:t>Ouyang(Huawei) provide r01 in CC#2 draft folder.</w:t>
      </w:r>
      <w:r w:rsidRPr="00E26BC0">
        <w:rPr>
          <w:i/>
          <w:iCs/>
          <w:lang w:eastAsia="en-US"/>
        </w:rPr>
        <w:cr/>
        <w:t>Laurent (Nokia): provides r02 (an even slimmer version)</w:t>
      </w:r>
    </w:p>
    <w:p w14:paraId="71124A46" w14:textId="77777777" w:rsidR="0086469F" w:rsidRPr="00E26BC0" w:rsidRDefault="0086469F" w:rsidP="0086469F">
      <w:pPr>
        <w:pStyle w:val="FP"/>
        <w:rPr>
          <w:i/>
          <w:iCs/>
          <w:lang w:eastAsia="en-US"/>
        </w:rPr>
      </w:pPr>
      <w:r w:rsidRPr="00E26BC0">
        <w:rPr>
          <w:i/>
          <w:iCs/>
          <w:lang w:eastAsia="en-US"/>
        </w:rPr>
        <w:t>Ouyang(Huawei) see no reason to remove the description of the basic idea of this solution .</w:t>
      </w:r>
    </w:p>
    <w:p w14:paraId="0C401DFA" w14:textId="77777777" w:rsidR="0086469F" w:rsidRPr="00E26BC0" w:rsidRDefault="0086469F" w:rsidP="0086469F">
      <w:pPr>
        <w:pStyle w:val="FP"/>
        <w:rPr>
          <w:i/>
          <w:iCs/>
          <w:lang w:eastAsia="en-US"/>
        </w:rPr>
      </w:pPr>
      <w:r w:rsidRPr="00E26BC0">
        <w:rPr>
          <w:i/>
          <w:iCs/>
          <w:lang w:eastAsia="en-US"/>
        </w:rPr>
        <w:t>Provide r03 in CC#2 draft folder.</w:t>
      </w:r>
    </w:p>
    <w:p w14:paraId="12CACA74" w14:textId="77777777" w:rsidR="0086469F" w:rsidRPr="00E26BC0" w:rsidRDefault="0086469F" w:rsidP="0086469F">
      <w:pPr>
        <w:pStyle w:val="FP"/>
        <w:rPr>
          <w:i/>
          <w:iCs/>
          <w:lang w:eastAsia="en-US"/>
        </w:rPr>
      </w:pPr>
      <w:r w:rsidRPr="00E26BC0">
        <w:rPr>
          <w:i/>
          <w:iCs/>
          <w:lang w:eastAsia="en-US"/>
        </w:rPr>
        <w:t>Laurent (Nokia): provides r04</w:t>
      </w:r>
    </w:p>
    <w:p w14:paraId="08C57453" w14:textId="77777777" w:rsidR="0086469F" w:rsidRPr="00E26BC0" w:rsidRDefault="0086469F" w:rsidP="0086469F">
      <w:pPr>
        <w:pStyle w:val="FP"/>
        <w:rPr>
          <w:i/>
          <w:iCs/>
          <w:lang w:eastAsia="en-US"/>
        </w:rPr>
      </w:pPr>
    </w:p>
    <w:p w14:paraId="1A0C3FC3" w14:textId="77777777" w:rsidR="0086469F" w:rsidRPr="00E26BC0" w:rsidRDefault="0086469F" w:rsidP="0086469F">
      <w:pPr>
        <w:rPr>
          <w:b/>
          <w:bCs/>
          <w:lang w:eastAsia="en-US"/>
        </w:rPr>
      </w:pPr>
      <w:r w:rsidRPr="00E26BC0">
        <w:rPr>
          <w:b/>
          <w:bCs/>
          <w:lang w:eastAsia="en-US"/>
        </w:rPr>
        <w:t>Discussion and conclusion:</w:t>
      </w:r>
    </w:p>
    <w:p w14:paraId="62F6EABD" w14:textId="77777777" w:rsidR="0086469F" w:rsidRPr="0086469F" w:rsidRDefault="0086469F" w:rsidP="0086469F">
      <w:r w:rsidRPr="00E26BC0">
        <w:t>r0</w:t>
      </w:r>
      <w:r>
        <w:t>4</w:t>
      </w:r>
      <w:r w:rsidRPr="00E26BC0">
        <w:t xml:space="preserve"> was considered.</w:t>
      </w:r>
      <w:r>
        <w:t xml:space="preserve"> </w:t>
      </w:r>
      <w:r>
        <w:rPr>
          <w:lang w:eastAsia="en-US"/>
        </w:rPr>
        <w:t>Huawei asked to enhance the answer 1, adding '</w:t>
      </w:r>
      <w:r w:rsidRPr="003148B0">
        <w:rPr>
          <w:i/>
          <w:iCs/>
          <w:lang w:eastAsia="en-US"/>
        </w:rPr>
        <w:t xml:space="preserve">even </w:t>
      </w:r>
      <w:r>
        <w:rPr>
          <w:i/>
          <w:iCs/>
          <w:lang w:eastAsia="en-US"/>
        </w:rPr>
        <w:t>'</w:t>
      </w:r>
      <w:r w:rsidRPr="003148B0">
        <w:t xml:space="preserve"> when the UE's</w:t>
      </w:r>
      <w:r>
        <w:rPr>
          <w:lang w:eastAsia="en-US"/>
        </w:rPr>
        <w:t xml:space="preserve"> N1 is disabled. The future meetings should also be updated. </w:t>
      </w:r>
      <w:r w:rsidRPr="0086469F">
        <w:rPr>
          <w:color w:val="0000FF"/>
          <w:lang w:eastAsia="en-US"/>
        </w:rPr>
        <w:t>S2-2103992r04</w:t>
      </w:r>
      <w:r>
        <w:rPr>
          <w:lang w:eastAsia="en-US"/>
        </w:rPr>
        <w:t xml:space="preserve"> with these changes was agreed. This was revised to </w:t>
      </w:r>
      <w:r w:rsidRPr="0086469F">
        <w:rPr>
          <w:color w:val="0000FF"/>
          <w:lang w:eastAsia="en-US"/>
        </w:rPr>
        <w:t>S2-2105003</w:t>
      </w:r>
      <w:r>
        <w:rPr>
          <w:lang w:eastAsia="en-US"/>
        </w:rPr>
        <w:t xml:space="preserve"> which was </w:t>
      </w:r>
      <w:r w:rsidRPr="0086469F">
        <w:rPr>
          <w:color w:val="FF0000"/>
          <w:lang w:eastAsia="en-US"/>
        </w:rPr>
        <w:t>approved</w:t>
      </w:r>
      <w:r>
        <w:rPr>
          <w:lang w:eastAsia="en-US"/>
        </w:rPr>
        <w:t>.</w:t>
      </w:r>
      <w:r w:rsidRPr="0086469F">
        <w:rPr>
          <w:lang w:eastAsia="en-US"/>
        </w:rPr>
        <w:t xml:space="preserve"> </w:t>
      </w:r>
      <w:r>
        <w:rPr>
          <w:lang w:eastAsia="en-US"/>
        </w:rPr>
        <w:t xml:space="preserve">The related incoming LS in </w:t>
      </w:r>
      <w:r w:rsidRPr="00E26BC0">
        <w:rPr>
          <w:color w:val="0000FF"/>
          <w:lang w:eastAsia="en-US"/>
        </w:rPr>
        <w:t>S2-21037</w:t>
      </w:r>
      <w:r>
        <w:rPr>
          <w:color w:val="0000FF"/>
          <w:lang w:eastAsia="en-US"/>
        </w:rPr>
        <w:t>17</w:t>
      </w:r>
      <w:r>
        <w:rPr>
          <w:lang w:eastAsia="en-US"/>
        </w:rPr>
        <w:t xml:space="preserve"> was marked as </w:t>
      </w:r>
      <w:r w:rsidRPr="0086469F">
        <w:rPr>
          <w:color w:val="0000FF"/>
          <w:lang w:eastAsia="en-US"/>
        </w:rPr>
        <w:t>Replied to</w:t>
      </w:r>
      <w:r>
        <w:rPr>
          <w:lang w:eastAsia="en-US"/>
        </w:rPr>
        <w:t>.</w:t>
      </w:r>
    </w:p>
    <w:p w14:paraId="359838C4" w14:textId="77777777" w:rsidR="00E26BC0" w:rsidRPr="00E26BC0" w:rsidRDefault="00E26BC0" w:rsidP="00E26BC0">
      <w:pPr>
        <w:rPr>
          <w:b/>
          <w:bCs/>
          <w:lang w:eastAsia="en-US"/>
        </w:rPr>
      </w:pPr>
    </w:p>
    <w:p w14:paraId="2BC68475" w14:textId="77777777" w:rsidR="0086469F" w:rsidRPr="00E26BC0" w:rsidRDefault="0086469F" w:rsidP="0086469F">
      <w:pPr>
        <w:pStyle w:val="FP"/>
        <w:pBdr>
          <w:top w:val="single" w:sz="4" w:space="1" w:color="auto"/>
        </w:pBdr>
        <w:rPr>
          <w:i/>
          <w:iCs/>
          <w:lang w:eastAsia="en-US"/>
        </w:rPr>
      </w:pPr>
      <w:bookmarkStart w:id="0" w:name="_Hlk72723521"/>
      <w:bookmarkStart w:id="1" w:name="_Hlk72730584"/>
      <w:r w:rsidRPr="00E26BC0">
        <w:rPr>
          <w:color w:val="0000FF"/>
          <w:lang w:eastAsia="en-US"/>
        </w:rPr>
        <w:t>S2-2104223</w:t>
      </w:r>
      <w:r>
        <w:rPr>
          <w:lang w:eastAsia="en-US"/>
        </w:rPr>
        <w:t xml:space="preserve"> (CR) 23.502 CR2465R3: Solving interworking to 5GS with N26 issue due to UE's N1 mode capability disabling/enabling (Source: Nokia, Nokia Shanghai Bell, Ericsson)</w:t>
      </w:r>
      <w:r>
        <w:rPr>
          <w:lang w:eastAsia="en-US"/>
        </w:rPr>
        <w:cr/>
      </w:r>
      <w:r w:rsidRPr="00E26BC0">
        <w:rPr>
          <w:b/>
          <w:bCs/>
          <w:i/>
          <w:iCs/>
          <w:lang w:eastAsia="en-US"/>
        </w:rPr>
        <w:t>e-mail comments:</w:t>
      </w:r>
      <w:r w:rsidRPr="00E26BC0">
        <w:rPr>
          <w:b/>
          <w:bCs/>
          <w:i/>
          <w:iCs/>
          <w:lang w:eastAsia="en-US"/>
        </w:rPr>
        <w:cr/>
      </w:r>
      <w:r w:rsidRPr="00E26BC0">
        <w:rPr>
          <w:i/>
          <w:iCs/>
          <w:lang w:eastAsia="en-US"/>
        </w:rPr>
        <w:t>Judy (Ericsson) provide r01 based on offline discussion.</w:t>
      </w:r>
      <w:r w:rsidRPr="00E26BC0">
        <w:rPr>
          <w:i/>
          <w:iCs/>
          <w:lang w:eastAsia="en-US"/>
        </w:rPr>
        <w:cr/>
        <w:t>Ouyang(Huawei) objects to this CR</w:t>
      </w:r>
      <w:r w:rsidRPr="00E26BC0">
        <w:rPr>
          <w:i/>
          <w:iCs/>
          <w:lang w:eastAsia="en-US"/>
        </w:rPr>
        <w:cr/>
        <w:t>Antoine (Orange) supports r01 and doesn't understand Huawei's objection.</w:t>
      </w:r>
      <w:r w:rsidRPr="00E26BC0">
        <w:rPr>
          <w:i/>
          <w:iCs/>
          <w:lang w:eastAsia="en-US"/>
        </w:rPr>
        <w:cr/>
        <w:t>Since we have technically endorsed this CR at SA2#143e, a working agreement needs to be made if the single objection is sustained.</w:t>
      </w:r>
      <w:r w:rsidRPr="00E26BC0">
        <w:rPr>
          <w:i/>
          <w:iCs/>
          <w:lang w:eastAsia="en-US"/>
        </w:rPr>
        <w:cr/>
        <w:t>==== 4.X, 5.X, 6.X, 7.X Revisions Deadline ====</w:t>
      </w:r>
    </w:p>
    <w:p w14:paraId="65B85BFF" w14:textId="7BAAA606" w:rsidR="0086469F" w:rsidRPr="00E26BC0" w:rsidRDefault="0086469F" w:rsidP="0086469F">
      <w:pPr>
        <w:pStyle w:val="FP"/>
        <w:rPr>
          <w:i/>
          <w:iCs/>
          <w:lang w:eastAsia="en-US"/>
        </w:rPr>
      </w:pPr>
      <w:r w:rsidRPr="00E26BC0">
        <w:rPr>
          <w:i/>
          <w:iCs/>
          <w:lang w:eastAsia="en-US"/>
        </w:rPr>
        <w:t>Ouyang(Huawei) sustains our objection to r16 changes. The incoming LS is for R17, not r16. Not FASMO.</w:t>
      </w:r>
    </w:p>
    <w:p w14:paraId="79D43A64" w14:textId="77777777" w:rsidR="0086469F" w:rsidRPr="00E26BC0" w:rsidRDefault="0086469F" w:rsidP="0086469F">
      <w:pPr>
        <w:pStyle w:val="FP"/>
        <w:rPr>
          <w:i/>
          <w:iCs/>
          <w:lang w:eastAsia="en-US"/>
        </w:rPr>
      </w:pPr>
      <w:r w:rsidRPr="00E26BC0">
        <w:rPr>
          <w:i/>
          <w:iCs/>
          <w:lang w:eastAsia="en-US"/>
        </w:rPr>
        <w:t>==== 4.X, 5.X, 6.X, 7.X Final Deadline ====</w:t>
      </w:r>
    </w:p>
    <w:p w14:paraId="5DD10FE1" w14:textId="77777777" w:rsidR="0086469F" w:rsidRPr="00E26BC0" w:rsidRDefault="0086469F" w:rsidP="0086469F">
      <w:pPr>
        <w:pStyle w:val="FP"/>
        <w:rPr>
          <w:i/>
          <w:iCs/>
          <w:lang w:eastAsia="en-US"/>
        </w:rPr>
      </w:pPr>
    </w:p>
    <w:p w14:paraId="385B06D3" w14:textId="77777777" w:rsidR="0086469F" w:rsidRPr="00E26BC0" w:rsidRDefault="0086469F" w:rsidP="0086469F">
      <w:pPr>
        <w:rPr>
          <w:b/>
          <w:bCs/>
          <w:lang w:eastAsia="en-US"/>
        </w:rPr>
      </w:pPr>
      <w:r w:rsidRPr="00E26BC0">
        <w:rPr>
          <w:b/>
          <w:bCs/>
          <w:lang w:eastAsia="en-US"/>
        </w:rPr>
        <w:t>Discussion and conclusion:</w:t>
      </w:r>
    </w:p>
    <w:p w14:paraId="1721AF8F" w14:textId="6890606D" w:rsidR="0086469F" w:rsidRDefault="0086469F" w:rsidP="0086469F">
      <w:r w:rsidRPr="00E26BC0">
        <w:t>r0</w:t>
      </w:r>
      <w:r>
        <w:t>1</w:t>
      </w:r>
      <w:r w:rsidRPr="00E26BC0">
        <w:t xml:space="preserve"> was considered.</w:t>
      </w:r>
      <w:r w:rsidRPr="0086469F">
        <w:rPr>
          <w:lang w:eastAsia="en-US"/>
        </w:rPr>
        <w:t xml:space="preserve"> </w:t>
      </w:r>
      <w:r>
        <w:rPr>
          <w:lang w:eastAsia="en-US"/>
        </w:rPr>
        <w:t>It was clarified that this is a Category B CR which covers the minimal</w:t>
      </w:r>
      <w:r w:rsidR="00983014" w:rsidRPr="00983014">
        <w:rPr>
          <w:lang w:eastAsia="en-US"/>
        </w:rPr>
        <w:t xml:space="preserve"> </w:t>
      </w:r>
      <w:r w:rsidR="00983014">
        <w:rPr>
          <w:lang w:eastAsia="en-US"/>
        </w:rPr>
        <w:t>changes</w:t>
      </w:r>
      <w:r>
        <w:rPr>
          <w:lang w:eastAsia="en-US"/>
        </w:rPr>
        <w:t xml:space="preserve"> </w:t>
      </w:r>
      <w:r w:rsidR="00983014">
        <w:rPr>
          <w:lang w:eastAsia="en-US"/>
        </w:rPr>
        <w:t xml:space="preserve">to </w:t>
      </w:r>
      <w:r>
        <w:rPr>
          <w:lang w:eastAsia="en-US"/>
        </w:rPr>
        <w:t>Rel-16. It was clarified that this is an alignment with stage 3 and can be done under the CT Work Item code.</w:t>
      </w:r>
      <w:r w:rsidR="00F3558E">
        <w:rPr>
          <w:lang w:eastAsia="en-US"/>
        </w:rPr>
        <w:t xml:space="preserve"> Huawei</w:t>
      </w:r>
      <w:r w:rsidR="00D50FB4">
        <w:rPr>
          <w:lang w:eastAsia="en-US"/>
        </w:rPr>
        <w:t xml:space="preserve"> commented that this</w:t>
      </w:r>
      <w:r w:rsidR="00F3558E">
        <w:rPr>
          <w:lang w:eastAsia="en-US"/>
        </w:rPr>
        <w:t xml:space="preserve"> </w:t>
      </w:r>
      <w:r w:rsidR="00D50FB4" w:rsidRPr="00D50FB4">
        <w:rPr>
          <w:lang w:eastAsia="en-US"/>
        </w:rPr>
        <w:t>is not related to the technical point raised in other two CR in R</w:t>
      </w:r>
      <w:r w:rsidR="00D50FB4">
        <w:rPr>
          <w:lang w:eastAsia="en-US"/>
        </w:rPr>
        <w:t>el-</w:t>
      </w:r>
      <w:r w:rsidR="00D50FB4" w:rsidRPr="00D50FB4">
        <w:rPr>
          <w:lang w:eastAsia="en-US"/>
        </w:rPr>
        <w:t>17</w:t>
      </w:r>
      <w:r w:rsidR="00D50FB4">
        <w:rPr>
          <w:lang w:eastAsia="en-US"/>
        </w:rPr>
        <w:t xml:space="preserve"> and </w:t>
      </w:r>
      <w:r w:rsidR="00F3558E">
        <w:rPr>
          <w:lang w:eastAsia="en-US"/>
        </w:rPr>
        <w:t>withdrew their objection to this Rel-16 change.</w:t>
      </w:r>
      <w:r>
        <w:rPr>
          <w:lang w:eastAsia="en-US"/>
        </w:rPr>
        <w:t xml:space="preserve"> </w:t>
      </w:r>
      <w:r w:rsidRPr="0086469F">
        <w:rPr>
          <w:color w:val="0000FF"/>
          <w:lang w:eastAsia="en-US"/>
        </w:rPr>
        <w:t>S2-2104223r01</w:t>
      </w:r>
      <w:r>
        <w:rPr>
          <w:lang w:eastAsia="en-US"/>
        </w:rPr>
        <w:t xml:space="preserve"> was agreed. Revised to </w:t>
      </w:r>
      <w:r w:rsidRPr="0086469F">
        <w:rPr>
          <w:color w:val="0000FF"/>
          <w:lang w:eastAsia="en-US"/>
        </w:rPr>
        <w:t>S2-2105004</w:t>
      </w:r>
      <w:r>
        <w:rPr>
          <w:lang w:eastAsia="en-US"/>
        </w:rPr>
        <w:t xml:space="preserve"> which was </w:t>
      </w:r>
      <w:r w:rsidRPr="0086469F">
        <w:rPr>
          <w:color w:val="FF0000"/>
          <w:lang w:eastAsia="en-US"/>
        </w:rPr>
        <w:t>approved</w:t>
      </w:r>
      <w:r>
        <w:rPr>
          <w:lang w:eastAsia="en-US"/>
        </w:rPr>
        <w:t>.</w:t>
      </w:r>
    </w:p>
    <w:bookmarkEnd w:id="0"/>
    <w:p w14:paraId="244232E5" w14:textId="77777777" w:rsidR="0086469F" w:rsidRPr="0086469F" w:rsidRDefault="0086469F" w:rsidP="0086469F"/>
    <w:bookmarkEnd w:id="1"/>
    <w:p w14:paraId="0258D1CD" w14:textId="77777777" w:rsidR="0086469F" w:rsidRPr="00E26BC0" w:rsidRDefault="0086469F" w:rsidP="0086469F">
      <w:pPr>
        <w:pStyle w:val="FP"/>
        <w:pBdr>
          <w:top w:val="single" w:sz="4" w:space="1" w:color="auto"/>
        </w:pBdr>
        <w:rPr>
          <w:i/>
          <w:iCs/>
          <w:lang w:eastAsia="en-US"/>
        </w:rPr>
      </w:pPr>
      <w:r w:rsidRPr="00E26BC0">
        <w:rPr>
          <w:color w:val="0000FF"/>
          <w:lang w:eastAsia="en-US"/>
        </w:rPr>
        <w:t>S2-2104681</w:t>
      </w:r>
      <w:r>
        <w:rPr>
          <w:lang w:eastAsia="en-US"/>
        </w:rPr>
        <w:t xml:space="preserve"> (CR) 23.501 CR2970: 4G &lt;-&gt; 5GS mobility corrections to cope with areas of GERAN/UTRAN-only coverage (Source: Vodafone, Qualcomm)</w:t>
      </w:r>
      <w:r>
        <w:rPr>
          <w:lang w:eastAsia="en-US"/>
        </w:rPr>
        <w:cr/>
      </w:r>
      <w:r w:rsidRPr="00E26BC0">
        <w:rPr>
          <w:b/>
          <w:bCs/>
          <w:i/>
          <w:iCs/>
          <w:lang w:eastAsia="en-US"/>
        </w:rPr>
        <w:t>e-mail comments:</w:t>
      </w:r>
      <w:r w:rsidRPr="00E26BC0">
        <w:rPr>
          <w:b/>
          <w:bCs/>
          <w:i/>
          <w:iCs/>
          <w:lang w:eastAsia="en-US"/>
        </w:rPr>
        <w:cr/>
      </w:r>
      <w:r w:rsidRPr="00E26BC0">
        <w:rPr>
          <w:i/>
          <w:iCs/>
          <w:lang w:eastAsia="en-US"/>
        </w:rPr>
        <w:t>Qian Chen (Ericsson) provides comments and proposes to start a Rel+18 SID on this 2G/3G mobility via 4G scenario</w:t>
      </w:r>
      <w:r w:rsidRPr="00E26BC0">
        <w:rPr>
          <w:i/>
          <w:iCs/>
          <w:lang w:eastAsia="en-US"/>
        </w:rPr>
        <w:cr/>
        <w:t>Ouyang(Huawei) comments</w:t>
      </w:r>
      <w:r w:rsidRPr="00E26BC0">
        <w:rPr>
          <w:i/>
          <w:iCs/>
          <w:lang w:eastAsia="en-US"/>
        </w:rPr>
        <w:cr/>
        <w:t>Chris (Vodafone) responds that this is an Rel 15 correction and doing a SID in Rel 18 is completely inappropriate. Given that S10 works, what else besides TI needs to be transferred on N26?</w:t>
      </w:r>
      <w:r w:rsidRPr="00E26BC0">
        <w:rPr>
          <w:i/>
          <w:iCs/>
          <w:lang w:eastAsia="en-US"/>
        </w:rPr>
        <w:cr/>
        <w:t>Ouyang(Huawei) replies to Chris (Vodafone)</w:t>
      </w:r>
      <w:r w:rsidRPr="00E26BC0">
        <w:rPr>
          <w:i/>
          <w:iCs/>
          <w:lang w:eastAsia="en-US"/>
        </w:rPr>
        <w:cr/>
        <w:t>Qian Chen (Ericsson) responses to Chris (Vodafone)</w:t>
      </w:r>
      <w:r w:rsidRPr="00E26BC0">
        <w:rPr>
          <w:i/>
          <w:iCs/>
          <w:lang w:eastAsia="en-US"/>
        </w:rPr>
        <w:cr/>
        <w:t>Chris (Vodafone) provides technical answers to questions from Ericsson and Huawei</w:t>
      </w:r>
      <w:r w:rsidRPr="00E26BC0">
        <w:rPr>
          <w:i/>
          <w:iCs/>
          <w:lang w:eastAsia="en-US"/>
        </w:rPr>
        <w:cr/>
        <w:t>Haris(Qualcomm) supports the CR</w:t>
      </w:r>
      <w:r w:rsidRPr="00E26BC0">
        <w:rPr>
          <w:i/>
          <w:iCs/>
          <w:lang w:eastAsia="en-US"/>
        </w:rPr>
        <w:cr/>
        <w:t>Qian Chen (Ericsson) provides further responses to Chris (Vodafone)</w:t>
      </w:r>
      <w:r w:rsidRPr="00E26BC0">
        <w:rPr>
          <w:i/>
          <w:iCs/>
          <w:lang w:eastAsia="en-US"/>
        </w:rPr>
        <w:cr/>
        <w:t>Qian (Ericsson) provides comments.</w:t>
      </w:r>
      <w:r w:rsidRPr="00E26BC0">
        <w:rPr>
          <w:i/>
          <w:iCs/>
          <w:lang w:eastAsia="en-US"/>
        </w:rPr>
        <w:cr/>
        <w:t>Chris (Vodafone) provides r01.</w:t>
      </w:r>
      <w:r w:rsidRPr="00E26BC0">
        <w:rPr>
          <w:i/>
          <w:iCs/>
          <w:lang w:eastAsia="en-US"/>
        </w:rPr>
        <w:cr/>
        <w:t>Ouyang(Huawei) provide r02</w:t>
      </w:r>
      <w:r w:rsidRPr="00E26BC0">
        <w:rPr>
          <w:i/>
          <w:iCs/>
          <w:lang w:eastAsia="en-US"/>
        </w:rPr>
        <w:cr/>
        <w:t>Qian Chen (Ericsson) responds to Chris (Vodafone)</w:t>
      </w:r>
      <w:r w:rsidRPr="00E26BC0">
        <w:rPr>
          <w:i/>
          <w:iCs/>
          <w:lang w:eastAsia="en-US"/>
        </w:rPr>
        <w:cr/>
        <w:t>Chris (Vodafone) responds to Ericsson that this is an R15 error that needs correcting, not something for R18 study!</w:t>
      </w:r>
      <w:r w:rsidRPr="00E26BC0">
        <w:rPr>
          <w:i/>
          <w:iCs/>
          <w:lang w:eastAsia="en-US"/>
        </w:rPr>
        <w:cr/>
        <w:t>Chris (Vodafone) provides r03 based on r02 but does not necessarily support it</w:t>
      </w:r>
      <w:r w:rsidRPr="00E26BC0">
        <w:rPr>
          <w:i/>
          <w:iCs/>
          <w:lang w:eastAsia="en-US"/>
        </w:rPr>
        <w:cr/>
        <w:t>Guillaume (MediaTek) expresses concerns with original/r01.</w:t>
      </w:r>
      <w:r w:rsidRPr="00E26BC0">
        <w:rPr>
          <w:i/>
          <w:iCs/>
          <w:lang w:eastAsia="en-US"/>
        </w:rPr>
        <w:cr/>
        <w:t>Haris(Qualcomm) comments on r02/r03</w:t>
      </w:r>
      <w:r w:rsidRPr="00E26BC0">
        <w:rPr>
          <w:i/>
          <w:iCs/>
          <w:lang w:eastAsia="en-US"/>
        </w:rPr>
        <w:cr/>
        <w:t>Laurent (Nokia): provides r04</w:t>
      </w:r>
      <w:r w:rsidRPr="00E26BC0">
        <w:rPr>
          <w:i/>
          <w:iCs/>
          <w:lang w:eastAsia="en-US"/>
        </w:rPr>
        <w:cr/>
        <w:t>Ouyang(Huawei) suggests Laurent (Nokia) to work on top of r03.</w:t>
      </w:r>
      <w:r w:rsidRPr="00E26BC0">
        <w:rPr>
          <w:i/>
          <w:iCs/>
          <w:lang w:eastAsia="en-US"/>
        </w:rPr>
        <w:cr/>
        <w:t>Qian (Ericsson) comments and provides r05 based on r03</w:t>
      </w:r>
      <w:r w:rsidRPr="00E26BC0">
        <w:rPr>
          <w:i/>
          <w:iCs/>
          <w:lang w:eastAsia="en-US"/>
        </w:rPr>
        <w:cr/>
        <w:t>Laurent (Nokia): provides Ro6</w:t>
      </w:r>
      <w:r w:rsidRPr="00E26BC0">
        <w:rPr>
          <w:i/>
          <w:iCs/>
          <w:lang w:eastAsia="en-US"/>
        </w:rPr>
        <w:cr/>
        <w:t>Laurent (Nokia): provides R06 and comments</w:t>
      </w:r>
      <w:r w:rsidRPr="00E26BC0">
        <w:rPr>
          <w:i/>
          <w:iCs/>
          <w:lang w:eastAsia="en-US"/>
        </w:rPr>
        <w:cr/>
        <w:t>Laurent (Nokia): provides R07</w:t>
      </w:r>
      <w:r w:rsidRPr="00E26BC0">
        <w:rPr>
          <w:i/>
          <w:iCs/>
          <w:lang w:eastAsia="en-US"/>
        </w:rPr>
        <w:cr/>
      </w:r>
      <w:proofErr w:type="spellStart"/>
      <w:r w:rsidRPr="00E26BC0">
        <w:rPr>
          <w:i/>
          <w:iCs/>
          <w:lang w:eastAsia="en-US"/>
        </w:rPr>
        <w:t>zhendong</w:t>
      </w:r>
      <w:proofErr w:type="spellEnd"/>
      <w:r w:rsidRPr="00E26BC0">
        <w:rPr>
          <w:i/>
          <w:iCs/>
          <w:lang w:eastAsia="en-US"/>
        </w:rPr>
        <w:t xml:space="preserve"> (ZTE) provides r08.</w:t>
      </w:r>
      <w:r w:rsidRPr="00E26BC0">
        <w:rPr>
          <w:i/>
          <w:iCs/>
          <w:lang w:eastAsia="en-US"/>
        </w:rPr>
        <w:cr/>
      </w:r>
      <w:proofErr w:type="spellStart"/>
      <w:r w:rsidRPr="00E26BC0">
        <w:rPr>
          <w:i/>
          <w:iCs/>
          <w:lang w:eastAsia="en-US"/>
        </w:rPr>
        <w:t>zhendong</w:t>
      </w:r>
      <w:proofErr w:type="spellEnd"/>
      <w:r w:rsidRPr="00E26BC0">
        <w:rPr>
          <w:i/>
          <w:iCs/>
          <w:lang w:eastAsia="en-US"/>
        </w:rPr>
        <w:t xml:space="preserve"> (ZTE) </w:t>
      </w:r>
      <w:proofErr w:type="spellStart"/>
      <w:r w:rsidRPr="00E26BC0">
        <w:rPr>
          <w:i/>
          <w:iCs/>
          <w:lang w:eastAsia="en-US"/>
        </w:rPr>
        <w:t>provdies</w:t>
      </w:r>
      <w:proofErr w:type="spellEnd"/>
      <w:r w:rsidRPr="00E26BC0">
        <w:rPr>
          <w:i/>
          <w:iCs/>
          <w:lang w:eastAsia="en-US"/>
        </w:rPr>
        <w:t xml:space="preserve"> the response.</w:t>
      </w:r>
      <w:r w:rsidRPr="00E26BC0">
        <w:rPr>
          <w:i/>
          <w:iCs/>
          <w:lang w:eastAsia="en-US"/>
        </w:rPr>
        <w:cr/>
        <w:t>Laurent (Nokia): answers</w:t>
      </w:r>
      <w:r w:rsidRPr="00E26BC0">
        <w:rPr>
          <w:i/>
          <w:iCs/>
          <w:lang w:eastAsia="en-US"/>
        </w:rPr>
        <w:cr/>
        <w:t xml:space="preserve">Qian (Ericsson) responds to </w:t>
      </w:r>
      <w:proofErr w:type="spellStart"/>
      <w:r w:rsidRPr="00E26BC0">
        <w:rPr>
          <w:i/>
          <w:iCs/>
          <w:lang w:eastAsia="en-US"/>
        </w:rPr>
        <w:t>Zhendong</w:t>
      </w:r>
      <w:proofErr w:type="spellEnd"/>
      <w:r w:rsidRPr="00E26BC0">
        <w:rPr>
          <w:i/>
          <w:iCs/>
          <w:lang w:eastAsia="en-US"/>
        </w:rPr>
        <w:t xml:space="preserve"> (ZTE).</w:t>
      </w:r>
      <w:r w:rsidRPr="00E26BC0">
        <w:rPr>
          <w:i/>
          <w:iCs/>
          <w:lang w:eastAsia="en-US"/>
        </w:rPr>
        <w:cr/>
        <w:t>Chris (Vodafone) provides r09 based on r07</w:t>
      </w:r>
      <w:r w:rsidRPr="00E26BC0">
        <w:rPr>
          <w:i/>
          <w:iCs/>
          <w:lang w:eastAsia="en-US"/>
        </w:rPr>
        <w:cr/>
        <w:t>Haris(Qualcomm) provides r09</w:t>
      </w:r>
      <w:r w:rsidRPr="00E26BC0">
        <w:rPr>
          <w:i/>
          <w:iCs/>
          <w:lang w:eastAsia="en-US"/>
        </w:rPr>
        <w:cr/>
        <w:t>Haris(Qualcomm) proposes r10</w:t>
      </w:r>
      <w:r w:rsidRPr="00E26BC0">
        <w:rPr>
          <w:i/>
          <w:iCs/>
          <w:lang w:eastAsia="en-US"/>
        </w:rPr>
        <w:cr/>
        <w:t>Laurent (Nokia): Comments: can you please generate a new revision with aligned numbers</w:t>
      </w:r>
      <w:r w:rsidRPr="00E26BC0">
        <w:rPr>
          <w:i/>
          <w:iCs/>
          <w:lang w:eastAsia="en-US"/>
        </w:rPr>
        <w:cr/>
        <w:t>Chris (Vodafone) provides r11</w:t>
      </w:r>
      <w:r w:rsidRPr="00E26BC0">
        <w:rPr>
          <w:i/>
          <w:iCs/>
          <w:lang w:eastAsia="en-US"/>
        </w:rPr>
        <w:cr/>
      </w:r>
      <w:proofErr w:type="spellStart"/>
      <w:r w:rsidRPr="00E26BC0">
        <w:rPr>
          <w:i/>
          <w:iCs/>
          <w:lang w:eastAsia="en-US"/>
        </w:rPr>
        <w:lastRenderedPageBreak/>
        <w:t>zhendong</w:t>
      </w:r>
      <w:proofErr w:type="spellEnd"/>
      <w:r w:rsidRPr="00E26BC0">
        <w:rPr>
          <w:i/>
          <w:iCs/>
          <w:lang w:eastAsia="en-US"/>
        </w:rPr>
        <w:t xml:space="preserve"> (ZTE) provides r12.</w:t>
      </w:r>
      <w:r w:rsidRPr="00E26BC0">
        <w:rPr>
          <w:i/>
          <w:iCs/>
          <w:lang w:eastAsia="en-US"/>
        </w:rPr>
        <w:cr/>
        <w:t>Haris(Qualcomm) comments on r11</w:t>
      </w:r>
      <w:r w:rsidRPr="00E26BC0">
        <w:rPr>
          <w:i/>
          <w:iCs/>
          <w:lang w:eastAsia="en-US"/>
        </w:rPr>
        <w:cr/>
        <w:t>Qian (Ericsson) comments and provides r13 on top of r12.</w:t>
      </w:r>
      <w:r w:rsidRPr="00E26BC0">
        <w:rPr>
          <w:i/>
          <w:iCs/>
          <w:lang w:eastAsia="en-US"/>
        </w:rPr>
        <w:cr/>
        <w:t>Fenqin (Huawei) comments and provides r14.</w:t>
      </w:r>
      <w:r w:rsidRPr="00E26BC0">
        <w:rPr>
          <w:i/>
          <w:iCs/>
          <w:lang w:eastAsia="en-US"/>
        </w:rPr>
        <w:cr/>
        <w:t>==== 4.X, 5.X, 6.X, 7.X Revisions Deadline ====</w:t>
      </w:r>
      <w:r w:rsidRPr="00E26BC0">
        <w:rPr>
          <w:i/>
          <w:iCs/>
          <w:lang w:eastAsia="en-US"/>
        </w:rPr>
        <w:cr/>
        <w:t>Chris (Vodafone) replies to Qualcomm, Ericsson and Huawei.</w:t>
      </w:r>
      <w:r w:rsidRPr="00E26BC0">
        <w:rPr>
          <w:i/>
          <w:iCs/>
          <w:lang w:eastAsia="en-US"/>
        </w:rPr>
        <w:cr/>
        <w:t>Qian (Ericsson) response to Chris (Vodafone).</w:t>
      </w:r>
      <w:r w:rsidRPr="00E26BC0">
        <w:rPr>
          <w:i/>
          <w:iCs/>
          <w:lang w:eastAsia="en-US"/>
        </w:rPr>
        <w:cr/>
        <w:t>Chris (Vodafone) replies that he believes Ericsson's response is incorrect.</w:t>
      </w:r>
      <w:r w:rsidRPr="00E26BC0">
        <w:rPr>
          <w:i/>
          <w:iCs/>
          <w:lang w:eastAsia="en-US"/>
        </w:rPr>
        <w:cr/>
        <w:t>Qian (Ericsson) replies and indicates that UE network capability is not the same as 5GS capability/N1 Mode support capability.</w:t>
      </w:r>
      <w:r w:rsidRPr="00E26BC0">
        <w:rPr>
          <w:i/>
          <w:iCs/>
          <w:lang w:eastAsia="en-US"/>
        </w:rPr>
        <w:cr/>
        <w:t>Chris(Vodafone) disagrees with (Ericsson). Let's try not modify Note 5 to another wrong wording! Please suggest simple updates to r12 for agreement prior to CC#2</w:t>
      </w:r>
      <w:r w:rsidRPr="00E26BC0">
        <w:rPr>
          <w:i/>
          <w:iCs/>
          <w:lang w:eastAsia="en-US"/>
        </w:rPr>
        <w:cr/>
        <w:t>Chris (Vodafone) replies to new response from Qualcomm.</w:t>
      </w:r>
      <w:r w:rsidRPr="00E26BC0">
        <w:rPr>
          <w:i/>
          <w:iCs/>
          <w:lang w:eastAsia="en-US"/>
        </w:rPr>
        <w:cr/>
        <w:t>The following change could be made to rev 12:</w:t>
      </w:r>
      <w:r w:rsidRPr="00E26BC0">
        <w:rPr>
          <w:i/>
          <w:iCs/>
          <w:lang w:eastAsia="en-US"/>
        </w:rPr>
        <w:cr/>
        <w:t>Upon mobility from GERAN/UTRAN to EPS, the UE may release the current PDN connection(s) for which it has not yet attempted to negotiate (successfully or unsuccessfully) a PDU Session ID with the EPC network and re-establish these PDN connection(s) as specified in clause 4.11.1.5.4.1 of TS 23.502 [3] so that they support interworking to 5GS</w:t>
      </w:r>
      <w:r w:rsidRPr="00E26BC0">
        <w:rPr>
          <w:i/>
          <w:iCs/>
          <w:lang w:eastAsia="en-US"/>
        </w:rPr>
        <w:cr/>
        <w:t>Chris(Vodafone) provides comments and proposal base on r13.</w:t>
      </w:r>
      <w:r w:rsidRPr="00E26BC0">
        <w:rPr>
          <w:i/>
          <w:iCs/>
          <w:lang w:eastAsia="en-US"/>
        </w:rPr>
        <w:cr/>
        <w:t>Chris (Vodafone) believes that R12 is the correct version to try and approve or suggest minor changes to</w:t>
      </w:r>
      <w:r w:rsidRPr="00E26BC0">
        <w:rPr>
          <w:i/>
          <w:iCs/>
          <w:lang w:eastAsia="en-US"/>
        </w:rPr>
        <w:cr/>
        <w:t>Chris(Vodafone) Qian (Ericsson) provides comments and proposal base on r13.</w:t>
      </w:r>
      <w:r w:rsidRPr="00E26BC0">
        <w:rPr>
          <w:i/>
          <w:iCs/>
          <w:lang w:eastAsia="en-US"/>
        </w:rPr>
        <w:cr/>
        <w:t>Qian (Ericsson): provides comments and ask questions</w:t>
      </w:r>
      <w:r w:rsidRPr="00E26BC0">
        <w:rPr>
          <w:i/>
          <w:iCs/>
          <w:lang w:eastAsia="en-US"/>
        </w:rPr>
        <w:cr/>
        <w:t>Chris (Vodafone) prefers R12 and suggests an alternative update of Note 5.</w:t>
      </w:r>
      <w:r w:rsidRPr="00E26BC0">
        <w:rPr>
          <w:i/>
          <w:iCs/>
          <w:lang w:eastAsia="en-US"/>
        </w:rPr>
        <w:cr/>
        <w:t>Qian (Ericsson) expresses views and also propose an alternative on top of r13 or r14. He also expresses other concerns.</w:t>
      </w:r>
      <w:r w:rsidRPr="00E26BC0">
        <w:rPr>
          <w:i/>
          <w:iCs/>
          <w:lang w:eastAsia="en-US"/>
        </w:rPr>
        <w:cr/>
        <w:t>Antoine (Orange) comments on Qian's alternative proposal for Note 5.</w:t>
      </w:r>
      <w:r w:rsidRPr="00E26BC0">
        <w:rPr>
          <w:i/>
          <w:iCs/>
          <w:lang w:eastAsia="en-US"/>
        </w:rPr>
        <w:cr/>
        <w:t>Qian (Ericsson) fixes an important typo in previous response.</w:t>
      </w:r>
      <w:r w:rsidRPr="00E26BC0">
        <w:rPr>
          <w:i/>
          <w:iCs/>
          <w:lang w:eastAsia="en-US"/>
        </w:rPr>
        <w:cr/>
        <w:t>Haris(Qualcomm) cannot accept the option of release and re-establishment of PDN connection, therefore objects to all options that contains this option as normative text</w:t>
      </w:r>
      <w:r w:rsidRPr="00E26BC0">
        <w:rPr>
          <w:i/>
          <w:iCs/>
          <w:lang w:eastAsia="en-US"/>
        </w:rPr>
        <w:cr/>
        <w:t>Laurent (Nokia): objects to R00, R01, R05,R06, R08, R09, R10, R13 and R14 and to the NOTE proposed by Qian in the mail below,. Laurent (Nokia): descending order of preference with R07 first then R12 ,R11, R03- R04;</w:t>
      </w:r>
      <w:r w:rsidRPr="00E26BC0">
        <w:rPr>
          <w:i/>
          <w:iCs/>
          <w:lang w:eastAsia="en-US"/>
        </w:rPr>
        <w:cr/>
        <w:t>Guillaume (MediaTek) objects to: original, r01, r03, r04, r06 to r14</w:t>
      </w:r>
      <w:r w:rsidRPr="00E26BC0">
        <w:rPr>
          <w:i/>
          <w:iCs/>
          <w:lang w:eastAsia="en-US"/>
        </w:rPr>
        <w:cr/>
        <w:t>Ouyang(Huawei) considers r12 can be selected as the baseline. Invite Guillaume (MediaTek) to take another look.</w:t>
      </w:r>
      <w:r w:rsidRPr="00E26BC0">
        <w:rPr>
          <w:i/>
          <w:iCs/>
          <w:lang w:eastAsia="en-US"/>
        </w:rPr>
        <w:cr/>
        <w:t>Guillaume (MediaTek) responds to Ouyang (Huawei)</w:t>
      </w:r>
      <w:r w:rsidRPr="00E26BC0">
        <w:rPr>
          <w:i/>
          <w:iCs/>
          <w:lang w:eastAsia="en-US"/>
        </w:rPr>
        <w:cr/>
        <w:t>Chris (Vodafone) replies to 'old' unanswered comment from Qian (Ericsson)</w:t>
      </w:r>
      <w:r w:rsidRPr="00E26BC0">
        <w:rPr>
          <w:i/>
          <w:iCs/>
          <w:lang w:eastAsia="en-US"/>
        </w:rPr>
        <w:cr/>
        <w:t>Chris (Vodafone) replies to Haris (Qualcomm) suggesting that this is documented as an optional UE behaviour.</w:t>
      </w:r>
      <w:r w:rsidRPr="00E26BC0">
        <w:rPr>
          <w:i/>
          <w:iCs/>
          <w:lang w:eastAsia="en-US"/>
        </w:rPr>
        <w:cr/>
        <w:t>Ouyang(Huawei) comments that the current text is optional for the UE.</w:t>
      </w:r>
      <w:r w:rsidRPr="00E26BC0">
        <w:rPr>
          <w:i/>
          <w:iCs/>
          <w:lang w:eastAsia="en-US"/>
        </w:rPr>
        <w:cr/>
        <w:t>Chris (Vodafone) provides R15 based on R12.</w:t>
      </w:r>
      <w:r w:rsidRPr="00E26BC0">
        <w:rPr>
          <w:i/>
          <w:iCs/>
          <w:lang w:eastAsia="en-US"/>
        </w:rPr>
        <w:cr/>
        <w:t>Antoine (Orange) comments.</w:t>
      </w:r>
      <w:r w:rsidRPr="00E26BC0">
        <w:rPr>
          <w:i/>
          <w:iCs/>
          <w:lang w:eastAsia="en-US"/>
        </w:rPr>
        <w:cr/>
        <w:t>Qian (Ericsson) give a technical comment on r15.</w:t>
      </w:r>
      <w:r w:rsidRPr="00E26BC0">
        <w:rPr>
          <w:i/>
          <w:iCs/>
          <w:lang w:eastAsia="en-US"/>
        </w:rPr>
        <w:cr/>
        <w:t>Chris (Vodafone) says he can update to align with Ericsson's technical comment on r15.</w:t>
      </w:r>
      <w:r w:rsidRPr="00E26BC0">
        <w:rPr>
          <w:i/>
          <w:iCs/>
          <w:lang w:eastAsia="en-US"/>
        </w:rPr>
        <w:cr/>
        <w:t>Chris (Vodafone) provides r16 to address Ericsson and Orange (but not Nokia comments)</w:t>
      </w:r>
      <w:r w:rsidRPr="00E26BC0">
        <w:rPr>
          <w:i/>
          <w:iCs/>
          <w:lang w:eastAsia="en-US"/>
        </w:rPr>
        <w:cr/>
        <w:t>==== 4.X, 5.X, 6.X, 7.X Final Deadline ====</w:t>
      </w:r>
      <w:r w:rsidRPr="00E26BC0">
        <w:rPr>
          <w:i/>
          <w:iCs/>
          <w:lang w:eastAsia="en-US"/>
        </w:rPr>
        <w:cr/>
        <w:t>Qian (Ericsson) provides some comments</w:t>
      </w:r>
      <w:r w:rsidRPr="00E26BC0">
        <w:rPr>
          <w:i/>
          <w:iCs/>
          <w:lang w:eastAsia="en-US"/>
        </w:rPr>
        <w:cr/>
        <w:t>Guillaume (MediaTek) provides fixes to r18 post-deadline: r19.</w:t>
      </w:r>
      <w:r w:rsidRPr="00E26BC0">
        <w:rPr>
          <w:i/>
          <w:iCs/>
          <w:lang w:eastAsia="en-US"/>
        </w:rPr>
        <w:cr/>
        <w:t>Haris(Qualcomm) comments on r19 and proposes to postpone the discussion</w:t>
      </w:r>
    </w:p>
    <w:p w14:paraId="6B0FE2B3" w14:textId="001B7B4B" w:rsidR="0086469F" w:rsidRPr="00E26BC0" w:rsidRDefault="0086469F" w:rsidP="0086469F">
      <w:pPr>
        <w:pStyle w:val="FP"/>
        <w:rPr>
          <w:i/>
          <w:iCs/>
          <w:lang w:eastAsia="en-US"/>
        </w:rPr>
      </w:pPr>
      <w:r w:rsidRPr="00E26BC0">
        <w:rPr>
          <w:i/>
          <w:iCs/>
          <w:lang w:eastAsia="en-US"/>
        </w:rPr>
        <w:t>Guillaume (MediaTek) responds.</w:t>
      </w:r>
    </w:p>
    <w:p w14:paraId="24755893" w14:textId="77777777" w:rsidR="0086469F" w:rsidRPr="00E26BC0" w:rsidRDefault="0086469F" w:rsidP="0086469F">
      <w:pPr>
        <w:pStyle w:val="FP"/>
        <w:rPr>
          <w:i/>
          <w:iCs/>
          <w:lang w:eastAsia="en-US"/>
        </w:rPr>
      </w:pPr>
    </w:p>
    <w:p w14:paraId="44D3D499" w14:textId="77777777" w:rsidR="0086469F" w:rsidRPr="00E26BC0" w:rsidRDefault="0086469F" w:rsidP="0086469F">
      <w:pPr>
        <w:rPr>
          <w:b/>
          <w:bCs/>
          <w:lang w:eastAsia="en-US"/>
        </w:rPr>
      </w:pPr>
      <w:r w:rsidRPr="00E26BC0">
        <w:rPr>
          <w:b/>
          <w:bCs/>
          <w:lang w:eastAsia="en-US"/>
        </w:rPr>
        <w:t>Discussion and conclusion:</w:t>
      </w:r>
    </w:p>
    <w:p w14:paraId="0D8FD038" w14:textId="77777777" w:rsidR="0086469F" w:rsidRPr="00E26BC0" w:rsidRDefault="0086469F" w:rsidP="0086469F">
      <w:pPr>
        <w:rPr>
          <w:color w:val="0000FF"/>
          <w:lang w:eastAsia="en-US"/>
        </w:rPr>
      </w:pPr>
      <w:r w:rsidRPr="00E26BC0">
        <w:rPr>
          <w:color w:val="0000FF"/>
          <w:lang w:eastAsia="en-US"/>
        </w:rPr>
        <w:t>This was left for further discussion and moved to agenda item 9.4.</w:t>
      </w:r>
    </w:p>
    <w:p w14:paraId="6133B7A1" w14:textId="77777777" w:rsidR="0086469F" w:rsidRPr="00E26BC0" w:rsidRDefault="0086469F" w:rsidP="0086469F">
      <w:pPr>
        <w:rPr>
          <w:b/>
          <w:bCs/>
          <w:lang w:eastAsia="en-US"/>
        </w:rPr>
      </w:pPr>
    </w:p>
    <w:p w14:paraId="181879AD" w14:textId="77777777" w:rsidR="0086469F" w:rsidRPr="00E26BC0" w:rsidRDefault="0086469F" w:rsidP="0086469F">
      <w:pPr>
        <w:pBdr>
          <w:top w:val="single" w:sz="4" w:space="1" w:color="auto"/>
        </w:pBdr>
        <w:rPr>
          <w:i/>
          <w:iCs/>
        </w:rPr>
      </w:pPr>
      <w:r w:rsidRPr="00E26BC0">
        <w:rPr>
          <w:color w:val="0000FF"/>
          <w:lang w:eastAsia="en-US"/>
        </w:rPr>
        <w:t>S2-2104684</w:t>
      </w:r>
      <w:r>
        <w:rPr>
          <w:lang w:eastAsia="en-US"/>
        </w:rPr>
        <w:t xml:space="preserve"> (CR) 23.502 CR2858: 4G &lt;-&gt; 5GS mobility corrections to cope with areas of GERAN/UTRAN-only coverage (Source: Vodafone (Based on S2-2103059 from Nokia, Nokia Shanghai Bell, Ericsson))</w:t>
      </w:r>
      <w:r>
        <w:rPr>
          <w:lang w:eastAsia="en-US"/>
        </w:rPr>
        <w:cr/>
      </w:r>
      <w:r w:rsidRPr="00E26BC0">
        <w:rPr>
          <w:i/>
          <w:iCs/>
        </w:rPr>
        <w:t>e-mail comments:</w:t>
      </w:r>
      <w:r w:rsidRPr="00E26BC0">
        <w:rPr>
          <w:i/>
          <w:iCs/>
        </w:rPr>
        <w:cr/>
        <w:t>Fenqin (Huawei) proposes to postpone this issue to Rel-18.</w:t>
      </w:r>
      <w:r w:rsidRPr="00E26BC0">
        <w:rPr>
          <w:i/>
          <w:iCs/>
        </w:rPr>
        <w:cr/>
        <w:t>Chris (Vodafone) disagrees with Huawei. R15 should support quality mobility between 4G and 5GC and it will not!</w:t>
      </w:r>
      <w:r w:rsidRPr="00E26BC0">
        <w:rPr>
          <w:i/>
          <w:iCs/>
        </w:rPr>
        <w:cr/>
        <w:t>But let's focus the 'issue' discussion on the 4681 thread.</w:t>
      </w:r>
      <w:r w:rsidRPr="00E26BC0">
        <w:rPr>
          <w:i/>
          <w:iCs/>
        </w:rPr>
        <w:cr/>
        <w:t>Laurent (Nokia): strongly suggest to postpone this TDOC</w:t>
      </w:r>
      <w:r w:rsidRPr="00E26BC0">
        <w:rPr>
          <w:i/>
          <w:iCs/>
        </w:rPr>
        <w:cr/>
        <w:t>Laurent (Nokia): provides r01</w:t>
      </w:r>
      <w:r w:rsidRPr="00E26BC0">
        <w:rPr>
          <w:i/>
          <w:iCs/>
        </w:rPr>
        <w:cr/>
        <w:t>Chris (Vodafone): provides r02</w:t>
      </w:r>
      <w:r w:rsidRPr="00E26BC0">
        <w:rPr>
          <w:i/>
          <w:iCs/>
        </w:rPr>
        <w:cr/>
        <w:t>==== 4.X, 5.X, 6.X, 7.X Revisions Deadline ====</w:t>
      </w:r>
      <w:r w:rsidRPr="00E26BC0">
        <w:rPr>
          <w:i/>
          <w:iCs/>
        </w:rPr>
        <w:cr/>
        <w:t>Qian (Ericsson): provides r04, please ignore r03</w:t>
      </w:r>
      <w:r w:rsidRPr="00E26BC0">
        <w:rPr>
          <w:i/>
          <w:iCs/>
        </w:rPr>
        <w:cr/>
        <w:t>Chris (Vodafone) says that the cover sheet changes in r04 seem OK.</w:t>
      </w:r>
      <w:r w:rsidRPr="00E26BC0">
        <w:rPr>
          <w:i/>
          <w:iCs/>
        </w:rPr>
        <w:cr/>
        <w:t xml:space="preserve">Laurent (Nokia): objects to R00 and R03. </w:t>
      </w:r>
      <w:r w:rsidRPr="00E26BC0">
        <w:rPr>
          <w:i/>
          <w:iCs/>
        </w:rPr>
        <w:cr/>
        <w:t>In R01-R02 and R04 the cover sheet is slightly wrong</w:t>
      </w:r>
      <w:r w:rsidRPr="00E26BC0">
        <w:rPr>
          <w:i/>
          <w:iCs/>
        </w:rPr>
        <w:cr/>
        <w:t>Andy (VC, Samsung) suggests that if the only changes are to correct the coversheet an r05 could be uploaded and we can very briefly open this in CC#2 .</w:t>
      </w:r>
      <w:r w:rsidRPr="00E26BC0">
        <w:rPr>
          <w:i/>
          <w:iCs/>
        </w:rPr>
        <w:cr/>
        <w:t>Laurent (Nokia): provides r05 (in CC2 folder) post deadline that just removes text within the cover sheet</w:t>
      </w:r>
      <w:r w:rsidRPr="00E26BC0">
        <w:rPr>
          <w:i/>
          <w:iCs/>
        </w:rPr>
        <w:cr/>
      </w:r>
      <w:r w:rsidRPr="00E26BC0">
        <w:rPr>
          <w:i/>
          <w:iCs/>
        </w:rPr>
        <w:lastRenderedPageBreak/>
        <w:t>Qian (Ericsson) comments that the fate of this CR seems linked to the fate of 04681.</w:t>
      </w:r>
      <w:r w:rsidRPr="00E26BC0">
        <w:rPr>
          <w:i/>
          <w:iCs/>
        </w:rPr>
        <w:cr/>
        <w:t>Chris (Vodafone) accepts r05 is OK. Agrees linkage with 4681.</w:t>
      </w:r>
      <w:r w:rsidRPr="00E26BC0">
        <w:rPr>
          <w:i/>
          <w:iCs/>
        </w:rPr>
        <w:cr/>
        <w:t>==== 4.X, 5.X, 6.X, 7.X Final Deadline ====</w:t>
      </w:r>
      <w:r w:rsidRPr="00E26BC0">
        <w:rPr>
          <w:i/>
          <w:iCs/>
        </w:rPr>
        <w:cr/>
        <w:t>Qian (Ericsson) says this paper is not needed based on the possible outcome of 4681.</w:t>
      </w:r>
      <w:r w:rsidRPr="00E26BC0">
        <w:rPr>
          <w:i/>
          <w:iCs/>
        </w:rPr>
        <w:cr/>
        <w:t>Fenqin (Huawei) comments.</w:t>
      </w:r>
      <w:r w:rsidRPr="00E26BC0">
        <w:rPr>
          <w:i/>
          <w:iCs/>
        </w:rPr>
        <w:cr/>
      </w:r>
      <w:proofErr w:type="spellStart"/>
      <w:r w:rsidRPr="00E26BC0">
        <w:rPr>
          <w:i/>
          <w:iCs/>
        </w:rPr>
        <w:t>laurent</w:t>
      </w:r>
      <w:proofErr w:type="spellEnd"/>
      <w:r w:rsidRPr="00E26BC0">
        <w:rPr>
          <w:i/>
          <w:iCs/>
        </w:rPr>
        <w:t>(Nokia) comments: one way forward is to skip the 502 CR at this meeting and check for potential 502 changes at next meeting</w:t>
      </w:r>
      <w:r w:rsidRPr="00E26BC0">
        <w:rPr>
          <w:i/>
          <w:iCs/>
        </w:rPr>
        <w:cr/>
      </w:r>
    </w:p>
    <w:p w14:paraId="7E00A1AF" w14:textId="77777777" w:rsidR="0086469F" w:rsidRPr="00E26BC0" w:rsidRDefault="0086469F" w:rsidP="0086469F">
      <w:pPr>
        <w:rPr>
          <w:b/>
          <w:bCs/>
          <w:lang w:eastAsia="en-US"/>
        </w:rPr>
      </w:pPr>
      <w:r w:rsidRPr="00E26BC0">
        <w:rPr>
          <w:b/>
          <w:bCs/>
          <w:lang w:eastAsia="en-US"/>
        </w:rPr>
        <w:t>Discussion and conclusion:</w:t>
      </w:r>
    </w:p>
    <w:p w14:paraId="7947AD7B" w14:textId="77777777" w:rsidR="0086469F" w:rsidRPr="00E26BC0" w:rsidRDefault="0086469F" w:rsidP="0086469F">
      <w:pPr>
        <w:rPr>
          <w:color w:val="0000FF"/>
          <w:lang w:eastAsia="en-US"/>
        </w:rPr>
      </w:pPr>
      <w:r w:rsidRPr="00E26BC0">
        <w:rPr>
          <w:color w:val="0000FF"/>
          <w:lang w:eastAsia="en-US"/>
        </w:rPr>
        <w:t>This was left for further discussion and moved to agenda item 9.4.</w:t>
      </w:r>
    </w:p>
    <w:p w14:paraId="4DD75213" w14:textId="77777777" w:rsidR="0086469F" w:rsidRPr="00E26BC0" w:rsidRDefault="0086469F" w:rsidP="0086469F">
      <w:pPr>
        <w:rPr>
          <w:b/>
          <w:bCs/>
          <w:lang w:eastAsia="en-US"/>
        </w:rPr>
      </w:pPr>
    </w:p>
    <w:p w14:paraId="58748F9F" w14:textId="77777777" w:rsidR="0086469F" w:rsidRPr="00E26BC0" w:rsidRDefault="0086469F" w:rsidP="0086469F">
      <w:pPr>
        <w:pStyle w:val="FP"/>
        <w:pBdr>
          <w:top w:val="single" w:sz="4" w:space="1" w:color="auto"/>
        </w:pBdr>
        <w:rPr>
          <w:i/>
          <w:iCs/>
          <w:lang w:eastAsia="en-US"/>
        </w:rPr>
      </w:pPr>
      <w:r w:rsidRPr="00E26BC0">
        <w:rPr>
          <w:color w:val="0000FF"/>
          <w:lang w:eastAsia="en-US"/>
        </w:rPr>
        <w:t>S2-2104628</w:t>
      </w:r>
      <w:r>
        <w:rPr>
          <w:lang w:eastAsia="en-US"/>
        </w:rPr>
        <w:t xml:space="preserve"> (CR) 23.501 CR2957: Adding protocol stacks for trusted WLAN access for N5CW device (Source: Huawei, </w:t>
      </w:r>
      <w:proofErr w:type="spellStart"/>
      <w:r>
        <w:rPr>
          <w:lang w:eastAsia="en-US"/>
        </w:rPr>
        <w:t>Hisilicon</w:t>
      </w:r>
      <w:proofErr w:type="spellEnd"/>
      <w:r>
        <w:rPr>
          <w:lang w:eastAsia="en-US"/>
        </w:rPr>
        <w:t>)</w:t>
      </w:r>
      <w:r>
        <w:rPr>
          <w:lang w:eastAsia="en-US"/>
        </w:rPr>
        <w:cr/>
      </w:r>
      <w:r w:rsidRPr="00E26BC0">
        <w:rPr>
          <w:b/>
          <w:bCs/>
          <w:i/>
          <w:iCs/>
          <w:lang w:eastAsia="en-US"/>
        </w:rPr>
        <w:t>e-mail comments:</w:t>
      </w:r>
      <w:r w:rsidRPr="00E26BC0">
        <w:rPr>
          <w:b/>
          <w:bCs/>
          <w:i/>
          <w:iCs/>
          <w:lang w:eastAsia="en-US"/>
        </w:rPr>
        <w:cr/>
      </w:r>
      <w:r w:rsidRPr="00E26BC0">
        <w:rPr>
          <w:i/>
          <w:iCs/>
          <w:lang w:eastAsia="en-US"/>
        </w:rPr>
        <w:t>Laurent (Nokia): asks a question (this CR shall not be automatically agreed as long as the question is not settled)</w:t>
      </w:r>
      <w:r w:rsidRPr="00E26BC0">
        <w:rPr>
          <w:i/>
          <w:iCs/>
          <w:lang w:eastAsia="en-US"/>
        </w:rPr>
        <w:cr/>
        <w:t>Stefan (Ericsson) provides additional questions</w:t>
      </w:r>
      <w:r w:rsidRPr="00E26BC0">
        <w:rPr>
          <w:i/>
          <w:iCs/>
          <w:lang w:eastAsia="en-US"/>
        </w:rPr>
        <w:cr/>
        <w:t>Marco (Huawei) answers the questions and provide r01</w:t>
      </w:r>
      <w:r w:rsidRPr="00E26BC0">
        <w:rPr>
          <w:i/>
          <w:iCs/>
          <w:lang w:eastAsia="en-US"/>
        </w:rPr>
        <w:cr/>
        <w:t>Stefan (Ericsson) provides r02</w:t>
      </w:r>
      <w:r w:rsidRPr="00E26BC0">
        <w:rPr>
          <w:i/>
          <w:iCs/>
          <w:lang w:eastAsia="en-US"/>
        </w:rPr>
        <w:cr/>
        <w:t>Marco (Huawei) provides r03</w:t>
      </w:r>
      <w:r w:rsidRPr="00E26BC0">
        <w:rPr>
          <w:i/>
          <w:iCs/>
          <w:lang w:eastAsia="en-US"/>
        </w:rPr>
        <w:cr/>
        <w:t>Marco (Huawei): answer to Laurent (Nokia)</w:t>
      </w:r>
      <w:r w:rsidRPr="00E26BC0">
        <w:rPr>
          <w:i/>
          <w:iCs/>
          <w:lang w:eastAsia="en-US"/>
        </w:rPr>
        <w:cr/>
        <w:t>Laurent (Nokia): provides r04</w:t>
      </w:r>
      <w:r w:rsidRPr="00E26BC0">
        <w:rPr>
          <w:i/>
          <w:iCs/>
          <w:lang w:eastAsia="en-US"/>
        </w:rPr>
        <w:cr/>
        <w:t>Laurent (Nokia) answer to Marco (Huawei)</w:t>
      </w:r>
      <w:r w:rsidRPr="00E26BC0">
        <w:rPr>
          <w:i/>
          <w:iCs/>
          <w:lang w:eastAsia="en-US"/>
        </w:rPr>
        <w:cr/>
        <w:t>Stefan (Ericsson) comments</w:t>
      </w:r>
      <w:r w:rsidRPr="00E26BC0">
        <w:rPr>
          <w:i/>
          <w:iCs/>
          <w:lang w:eastAsia="en-US"/>
        </w:rPr>
        <w:cr/>
        <w:t>Marco (Huawei) provide r06</w:t>
      </w:r>
      <w:r w:rsidRPr="00E26BC0">
        <w:rPr>
          <w:i/>
          <w:iCs/>
          <w:lang w:eastAsia="en-US"/>
        </w:rPr>
        <w:cr/>
        <w:t>Dieter (Deutsche Telekom): does not believe this CR is FASMO.</w:t>
      </w:r>
      <w:r w:rsidRPr="00E26BC0">
        <w:rPr>
          <w:i/>
          <w:iCs/>
          <w:lang w:eastAsia="en-US"/>
        </w:rPr>
        <w:cr/>
        <w:t>Laurent (Nokia): answers</w:t>
      </w:r>
      <w:r w:rsidRPr="00E26BC0">
        <w:rPr>
          <w:i/>
          <w:iCs/>
          <w:lang w:eastAsia="en-US"/>
        </w:rPr>
        <w:cr/>
        <w:t>Dieter (Deutsche Telekom): it is not FASMO, i.e. we are not ok with a rel16 CR.</w:t>
      </w:r>
      <w:r w:rsidRPr="00E26BC0">
        <w:rPr>
          <w:i/>
          <w:iCs/>
          <w:lang w:eastAsia="en-US"/>
        </w:rPr>
        <w:cr/>
        <w:t>Laurent (Nokia): provides r07</w:t>
      </w:r>
      <w:r w:rsidRPr="00E26BC0">
        <w:rPr>
          <w:i/>
          <w:iCs/>
          <w:lang w:eastAsia="en-US"/>
        </w:rPr>
        <w:cr/>
        <w:t>Laurent (Nokia): provides r08</w:t>
      </w:r>
      <w:r w:rsidRPr="00E26BC0">
        <w:rPr>
          <w:i/>
          <w:iCs/>
          <w:lang w:eastAsia="en-US"/>
        </w:rPr>
        <w:cr/>
        <w:t xml:space="preserve">Marco (Huawei): The </w:t>
      </w:r>
      <w:proofErr w:type="spellStart"/>
      <w:r w:rsidRPr="00E26BC0">
        <w:rPr>
          <w:i/>
          <w:iCs/>
          <w:lang w:eastAsia="en-US"/>
        </w:rPr>
        <w:t>misoperation</w:t>
      </w:r>
      <w:proofErr w:type="spellEnd"/>
      <w:r w:rsidRPr="00E26BC0">
        <w:rPr>
          <w:i/>
          <w:iCs/>
          <w:lang w:eastAsia="en-US"/>
        </w:rPr>
        <w:t xml:space="preserve"> is to start an ethernet PDU session in TWIF. The coversheet updated. Provided r07</w:t>
      </w:r>
      <w:r w:rsidRPr="00E26BC0">
        <w:rPr>
          <w:i/>
          <w:iCs/>
          <w:lang w:eastAsia="en-US"/>
        </w:rPr>
        <w:cr/>
        <w:t xml:space="preserve">Marco (Huawei): r08 is R17 version, so if approved as R17 , then a new the CR number shall be assigned and new </w:t>
      </w:r>
      <w:proofErr w:type="spellStart"/>
      <w:r w:rsidRPr="00E26BC0">
        <w:rPr>
          <w:i/>
          <w:iCs/>
          <w:lang w:eastAsia="en-US"/>
        </w:rPr>
        <w:t>Tdoc</w:t>
      </w:r>
      <w:proofErr w:type="spellEnd"/>
      <w:r w:rsidRPr="00E26BC0">
        <w:rPr>
          <w:i/>
          <w:iCs/>
          <w:lang w:eastAsia="en-US"/>
        </w:rPr>
        <w:t xml:space="preserve"> number generated and R16 CR shall be noted. I provide R09 on top of R08</w:t>
      </w:r>
      <w:r w:rsidRPr="00E26BC0">
        <w:rPr>
          <w:i/>
          <w:iCs/>
          <w:lang w:eastAsia="en-US"/>
        </w:rPr>
        <w:cr/>
        <w:t>Marco (Huawei): provides r10 as R16 version of r10</w:t>
      </w:r>
      <w:r w:rsidRPr="00E26BC0">
        <w:rPr>
          <w:i/>
          <w:iCs/>
          <w:lang w:eastAsia="en-US"/>
        </w:rPr>
        <w:cr/>
        <w:t>Dieter (Deutsche Telekom): comments that for Rel16 only first change may possibly be considered FASMO.</w:t>
      </w:r>
      <w:r w:rsidRPr="00E26BC0">
        <w:rPr>
          <w:i/>
          <w:iCs/>
          <w:lang w:eastAsia="en-US"/>
        </w:rPr>
        <w:cr/>
        <w:t>Marco (Huawei): provides r011 with Rel16 and only first change.</w:t>
      </w:r>
      <w:r w:rsidRPr="00E26BC0">
        <w:rPr>
          <w:i/>
          <w:iCs/>
          <w:lang w:eastAsia="en-US"/>
        </w:rPr>
        <w:cr/>
        <w:t>==== 4.X, 5.X, 6.X, 7.X Revisions Deadline ====</w:t>
      </w:r>
      <w:r w:rsidRPr="00E26BC0">
        <w:rPr>
          <w:i/>
          <w:iCs/>
          <w:lang w:eastAsia="en-US"/>
        </w:rPr>
        <w:cr/>
        <w:t>Laurent (Nokia): objects to any version within R00-R03; suggests R09 for 3GPP R17 and R11 for 3GPP R16; (so not mirrors)</w:t>
      </w:r>
      <w:r w:rsidRPr="00E26BC0">
        <w:rPr>
          <w:i/>
          <w:iCs/>
          <w:lang w:eastAsia="en-US"/>
        </w:rPr>
        <w:cr/>
        <w:t xml:space="preserve">Marco (Huawei): I'm OK. A new </w:t>
      </w:r>
      <w:proofErr w:type="spellStart"/>
      <w:r w:rsidRPr="00E26BC0">
        <w:rPr>
          <w:i/>
          <w:iCs/>
          <w:lang w:eastAsia="en-US"/>
        </w:rPr>
        <w:t>tdoc</w:t>
      </w:r>
      <w:proofErr w:type="spellEnd"/>
      <w:r w:rsidRPr="00E26BC0">
        <w:rPr>
          <w:i/>
          <w:iCs/>
          <w:lang w:eastAsia="en-US"/>
        </w:rPr>
        <w:t xml:space="preserve"> and CR number shall be assigned for R09 for 3GPP R17 . To be added in CC#2?</w:t>
      </w:r>
    </w:p>
    <w:p w14:paraId="37889D69" w14:textId="293B7F6A" w:rsidR="0086469F" w:rsidRPr="00E26BC0" w:rsidRDefault="0086469F" w:rsidP="0086469F">
      <w:pPr>
        <w:pStyle w:val="FP"/>
        <w:rPr>
          <w:i/>
          <w:iCs/>
          <w:lang w:eastAsia="en-US"/>
        </w:rPr>
      </w:pPr>
      <w:r w:rsidRPr="00E26BC0">
        <w:rPr>
          <w:i/>
          <w:iCs/>
          <w:lang w:eastAsia="en-US"/>
        </w:rPr>
        <w:t>Dieter (Deutsche Telekom): is OK with r11 for Rel16 and could live with a Rel-17 CR based on r09.</w:t>
      </w:r>
    </w:p>
    <w:p w14:paraId="0AB6B61C" w14:textId="77777777" w:rsidR="0086469F" w:rsidRPr="00E26BC0" w:rsidRDefault="0086469F" w:rsidP="0086469F">
      <w:pPr>
        <w:pStyle w:val="FP"/>
        <w:rPr>
          <w:i/>
          <w:iCs/>
          <w:lang w:eastAsia="en-US"/>
        </w:rPr>
      </w:pPr>
      <w:r w:rsidRPr="00E26BC0">
        <w:rPr>
          <w:i/>
          <w:iCs/>
          <w:lang w:eastAsia="en-US"/>
        </w:rPr>
        <w:t>==== 4.X, 5.X, 6.X, 7.X Final Deadline ====</w:t>
      </w:r>
    </w:p>
    <w:p w14:paraId="1E750081" w14:textId="77777777" w:rsidR="0086469F" w:rsidRPr="00E26BC0" w:rsidRDefault="0086469F" w:rsidP="0086469F">
      <w:pPr>
        <w:pStyle w:val="FP"/>
        <w:rPr>
          <w:i/>
          <w:iCs/>
          <w:lang w:eastAsia="en-US"/>
        </w:rPr>
      </w:pPr>
    </w:p>
    <w:p w14:paraId="09A10E69" w14:textId="77777777" w:rsidR="0086469F" w:rsidRPr="00E26BC0" w:rsidRDefault="0086469F" w:rsidP="0086469F">
      <w:pPr>
        <w:rPr>
          <w:b/>
          <w:bCs/>
          <w:lang w:eastAsia="en-US"/>
        </w:rPr>
      </w:pPr>
      <w:r w:rsidRPr="00E26BC0">
        <w:rPr>
          <w:b/>
          <w:bCs/>
          <w:lang w:eastAsia="en-US"/>
        </w:rPr>
        <w:t>Discussion and conclusion:</w:t>
      </w:r>
    </w:p>
    <w:p w14:paraId="02B298CE" w14:textId="77777777" w:rsidR="0086469F" w:rsidRPr="00E26BC0" w:rsidRDefault="0086469F" w:rsidP="0086469F">
      <w:pPr>
        <w:rPr>
          <w:color w:val="0000FF"/>
          <w:lang w:eastAsia="en-US"/>
        </w:rPr>
      </w:pPr>
      <w:r>
        <w:rPr>
          <w:lang w:eastAsia="en-US"/>
        </w:rPr>
        <w:t xml:space="preserve">Huawei commented during discussions it was agreed that a new CR will be needed for a non-exact mirror Rel-17 CR. Deutsche Telekom asked for an update to the Rel-16 CR title. 4628r11 with some corrections to the cover page and title correction was needed. </w:t>
      </w:r>
      <w:r w:rsidRPr="00E26BC0">
        <w:rPr>
          <w:color w:val="0000FF"/>
          <w:lang w:eastAsia="en-US"/>
        </w:rPr>
        <w:t>This was left for further discussion and moved to agenda item 9.4.</w:t>
      </w:r>
    </w:p>
    <w:p w14:paraId="189CD554" w14:textId="77777777" w:rsidR="0086469F" w:rsidRDefault="0086469F" w:rsidP="0086469F">
      <w:pPr>
        <w:rPr>
          <w:lang w:eastAsia="en-US"/>
        </w:rPr>
      </w:pPr>
    </w:p>
    <w:p w14:paraId="3EFE73C6" w14:textId="5C5D3745" w:rsidR="0086469F" w:rsidRDefault="0086469F" w:rsidP="0086469F">
      <w:pPr>
        <w:pBdr>
          <w:top w:val="single" w:sz="4" w:space="1" w:color="auto"/>
        </w:pBdr>
        <w:rPr>
          <w:lang w:eastAsia="en-US"/>
        </w:rPr>
      </w:pPr>
      <w:r w:rsidRPr="0086469F">
        <w:rPr>
          <w:color w:val="0000FF"/>
          <w:lang w:eastAsia="en-US"/>
        </w:rPr>
        <w:t>S2-2105005</w:t>
      </w:r>
      <w:r>
        <w:rPr>
          <w:lang w:eastAsia="en-US"/>
        </w:rPr>
        <w:t xml:space="preserve"> (CR) </w:t>
      </w:r>
      <w:r w:rsidRPr="0086469F">
        <w:rPr>
          <w:b/>
          <w:bCs/>
          <w:color w:val="FF0000"/>
          <w:lang w:eastAsia="en-US"/>
        </w:rPr>
        <w:t>23.501 CR2991</w:t>
      </w:r>
      <w:r w:rsidRPr="0086469F">
        <w:rPr>
          <w:lang w:eastAsia="en-US"/>
        </w:rPr>
        <w:t xml:space="preserve"> (Rel-17, 'F'): Adding protocol stacks for trusted WLAN access for N5CW device</w:t>
      </w:r>
      <w:r>
        <w:rPr>
          <w:lang w:eastAsia="en-US"/>
        </w:rPr>
        <w:t xml:space="preserve"> (</w:t>
      </w:r>
      <w:r w:rsidRPr="0086469F">
        <w:rPr>
          <w:lang w:eastAsia="en-US"/>
        </w:rPr>
        <w:t xml:space="preserve">Huawei, </w:t>
      </w:r>
      <w:proofErr w:type="spellStart"/>
      <w:r w:rsidRPr="0086469F">
        <w:rPr>
          <w:lang w:eastAsia="en-US"/>
        </w:rPr>
        <w:t>Hisilicon</w:t>
      </w:r>
      <w:proofErr w:type="spellEnd"/>
      <w:r>
        <w:rPr>
          <w:lang w:eastAsia="en-US"/>
        </w:rPr>
        <w:t>)</w:t>
      </w:r>
    </w:p>
    <w:p w14:paraId="6EB12FF1" w14:textId="1FD96976" w:rsidR="0086469F" w:rsidRPr="00E26BC0" w:rsidRDefault="0086469F" w:rsidP="0086469F">
      <w:pPr>
        <w:rPr>
          <w:b/>
          <w:bCs/>
          <w:lang w:eastAsia="en-US"/>
        </w:rPr>
      </w:pPr>
      <w:r w:rsidRPr="00E26BC0">
        <w:rPr>
          <w:b/>
          <w:bCs/>
          <w:lang w:eastAsia="en-US"/>
        </w:rPr>
        <w:t>Discussion and conclusion:</w:t>
      </w:r>
    </w:p>
    <w:p w14:paraId="53B0BDBA" w14:textId="77777777" w:rsidR="0086469F" w:rsidRPr="00860E0E" w:rsidRDefault="0086469F" w:rsidP="0086469F">
      <w:r>
        <w:rPr>
          <w:lang w:eastAsia="en-US"/>
        </w:rPr>
        <w:t>Created at CC#2. (</w:t>
      </w:r>
      <w:r w:rsidRPr="00860E0E">
        <w:rPr>
          <w:b/>
          <w:bCs/>
          <w:lang w:eastAsia="en-US"/>
        </w:rPr>
        <w:t>23.501 CR2991</w:t>
      </w:r>
      <w:r>
        <w:rPr>
          <w:b/>
          <w:bCs/>
          <w:lang w:eastAsia="en-US"/>
        </w:rPr>
        <w:t>)</w:t>
      </w:r>
      <w:r>
        <w:t>.</w:t>
      </w:r>
      <w:r>
        <w:rPr>
          <w:lang w:eastAsia="en-US"/>
        </w:rPr>
        <w:t xml:space="preserve"> </w:t>
      </w:r>
      <w:r w:rsidRPr="00E26BC0">
        <w:rPr>
          <w:color w:val="0000FF"/>
          <w:lang w:eastAsia="en-US"/>
        </w:rPr>
        <w:t>This was left for further discussion and moved to agenda item 9.4.</w:t>
      </w:r>
    </w:p>
    <w:p w14:paraId="4FDB27D6" w14:textId="77777777" w:rsidR="00E26BC0" w:rsidRPr="00E26BC0" w:rsidRDefault="00E26BC0" w:rsidP="00E26BC0">
      <w:pPr>
        <w:rPr>
          <w:b/>
          <w:bCs/>
          <w:lang w:eastAsia="en-US"/>
        </w:rPr>
      </w:pPr>
    </w:p>
    <w:p w14:paraId="3E6B5A9E" w14:textId="77777777" w:rsidR="0086469F" w:rsidRDefault="0086469F" w:rsidP="0086469F">
      <w:pPr>
        <w:pBdr>
          <w:top w:val="single" w:sz="4" w:space="1" w:color="auto"/>
        </w:pBdr>
        <w:rPr>
          <w:lang w:eastAsia="en-US"/>
        </w:rPr>
      </w:pPr>
      <w:r w:rsidRPr="00E26BC0">
        <w:rPr>
          <w:color w:val="0000FF"/>
          <w:lang w:eastAsia="en-US"/>
        </w:rPr>
        <w:t>S2-2104818</w:t>
      </w:r>
      <w:r>
        <w:rPr>
          <w:lang w:eastAsia="en-US"/>
        </w:rPr>
        <w:t xml:space="preserve"> (CR) 23.501 CR2990: Correction on non-3GPP access type (Source: Huawei, </w:t>
      </w:r>
      <w:proofErr w:type="spellStart"/>
      <w:r>
        <w:rPr>
          <w:lang w:eastAsia="en-US"/>
        </w:rPr>
        <w:t>Hisilicon</w:t>
      </w:r>
      <w:proofErr w:type="spellEnd"/>
      <w:r>
        <w:rPr>
          <w:lang w:eastAsia="en-US"/>
        </w:rPr>
        <w:t>)</w:t>
      </w:r>
    </w:p>
    <w:p w14:paraId="259411A3" w14:textId="354AB63E" w:rsidR="0086469F" w:rsidRPr="00E26BC0" w:rsidRDefault="0086469F" w:rsidP="0086469F">
      <w:pPr>
        <w:rPr>
          <w:b/>
          <w:bCs/>
          <w:lang w:eastAsia="en-US"/>
        </w:rPr>
      </w:pPr>
      <w:r w:rsidRPr="00E26BC0">
        <w:rPr>
          <w:b/>
          <w:bCs/>
          <w:lang w:eastAsia="en-US"/>
        </w:rPr>
        <w:t>Discussion and conclusion:</w:t>
      </w:r>
    </w:p>
    <w:p w14:paraId="37803544" w14:textId="77777777" w:rsidR="0086469F" w:rsidRPr="00E26BC0" w:rsidRDefault="0086469F" w:rsidP="0086469F">
      <w:pPr>
        <w:rPr>
          <w:b/>
          <w:bCs/>
          <w:lang w:eastAsia="en-US"/>
        </w:rPr>
      </w:pPr>
      <w:r>
        <w:rPr>
          <w:lang w:eastAsia="en-US"/>
        </w:rPr>
        <w:t xml:space="preserve">This was a late submission of the Mirror CR to </w:t>
      </w:r>
      <w:r w:rsidRPr="0086469F">
        <w:rPr>
          <w:color w:val="0000FF"/>
          <w:lang w:eastAsia="en-US"/>
        </w:rPr>
        <w:t>S2-2104630</w:t>
      </w:r>
      <w:r>
        <w:rPr>
          <w:lang w:eastAsia="en-US"/>
        </w:rPr>
        <w:t xml:space="preserve">. This was </w:t>
      </w:r>
      <w:r w:rsidRPr="0086469F">
        <w:rPr>
          <w:color w:val="FF0000"/>
          <w:lang w:eastAsia="en-US"/>
        </w:rPr>
        <w:t>approved</w:t>
      </w:r>
      <w:r>
        <w:rPr>
          <w:lang w:eastAsia="en-US"/>
        </w:rPr>
        <w:t>.</w:t>
      </w:r>
    </w:p>
    <w:p w14:paraId="4C8851B0" w14:textId="77777777" w:rsidR="0086469F" w:rsidRDefault="0086469F" w:rsidP="0086469F">
      <w:pPr>
        <w:rPr>
          <w:lang w:eastAsia="en-US"/>
        </w:rPr>
      </w:pPr>
    </w:p>
    <w:p w14:paraId="24B29A91" w14:textId="77777777" w:rsidR="0086469F" w:rsidRDefault="0086469F" w:rsidP="0086469F">
      <w:pPr>
        <w:pBdr>
          <w:top w:val="single" w:sz="4" w:space="1" w:color="auto"/>
        </w:pBdr>
        <w:rPr>
          <w:lang w:eastAsia="en-US"/>
        </w:rPr>
      </w:pPr>
      <w:r w:rsidRPr="00E26BC0">
        <w:rPr>
          <w:color w:val="0000FF"/>
          <w:lang w:eastAsia="en-US"/>
        </w:rPr>
        <w:t>S2-2104820</w:t>
      </w:r>
      <w:r>
        <w:rPr>
          <w:lang w:eastAsia="en-US"/>
        </w:rPr>
        <w:t xml:space="preserve"> (CR) 23.502 CR2879: Handover of a PDU Session procedure between 3GPP and trusted non-3GPP access in deployments topologies with specific SMF Service Areas (Source: Huawei, </w:t>
      </w:r>
      <w:proofErr w:type="spellStart"/>
      <w:r>
        <w:rPr>
          <w:lang w:eastAsia="en-US"/>
        </w:rPr>
        <w:t>Hisilicon</w:t>
      </w:r>
      <w:proofErr w:type="spellEnd"/>
      <w:r>
        <w:rPr>
          <w:lang w:eastAsia="en-US"/>
        </w:rPr>
        <w:t>)</w:t>
      </w:r>
    </w:p>
    <w:p w14:paraId="58ADA7AA" w14:textId="6771CAB9" w:rsidR="0086469F" w:rsidRPr="00E26BC0" w:rsidRDefault="0086469F" w:rsidP="0086469F">
      <w:pPr>
        <w:rPr>
          <w:b/>
          <w:bCs/>
          <w:lang w:eastAsia="en-US"/>
        </w:rPr>
      </w:pPr>
      <w:r w:rsidRPr="00E26BC0">
        <w:rPr>
          <w:b/>
          <w:bCs/>
          <w:lang w:eastAsia="en-US"/>
        </w:rPr>
        <w:t>Discussion and conclusion:</w:t>
      </w:r>
    </w:p>
    <w:p w14:paraId="72E0670B" w14:textId="77777777" w:rsidR="0086469F" w:rsidRPr="00E26BC0" w:rsidRDefault="0086469F" w:rsidP="0086469F">
      <w:pPr>
        <w:rPr>
          <w:b/>
          <w:bCs/>
          <w:lang w:eastAsia="en-US"/>
        </w:rPr>
      </w:pPr>
      <w:r>
        <w:rPr>
          <w:lang w:eastAsia="en-US"/>
        </w:rPr>
        <w:lastRenderedPageBreak/>
        <w:t xml:space="preserve">This was a late submission of the Mirror CR to </w:t>
      </w:r>
      <w:r w:rsidRPr="0086469F">
        <w:rPr>
          <w:color w:val="0000FF"/>
          <w:lang w:eastAsia="en-US"/>
        </w:rPr>
        <w:t>S2-2104</w:t>
      </w:r>
      <w:r>
        <w:rPr>
          <w:color w:val="0000FF"/>
          <w:lang w:eastAsia="en-US"/>
        </w:rPr>
        <w:t>819</w:t>
      </w:r>
      <w:r>
        <w:rPr>
          <w:lang w:eastAsia="en-US"/>
        </w:rPr>
        <w:t xml:space="preserve">. This was </w:t>
      </w:r>
      <w:r w:rsidRPr="0086469F">
        <w:rPr>
          <w:color w:val="FF0000"/>
          <w:lang w:eastAsia="en-US"/>
        </w:rPr>
        <w:t>approved</w:t>
      </w:r>
      <w:r>
        <w:rPr>
          <w:lang w:eastAsia="en-US"/>
        </w:rPr>
        <w:t>.</w:t>
      </w:r>
    </w:p>
    <w:p w14:paraId="57D03420" w14:textId="77777777" w:rsidR="0086469F" w:rsidRPr="0086469F" w:rsidRDefault="0086469F" w:rsidP="0086469F"/>
    <w:p w14:paraId="5063E496" w14:textId="77777777" w:rsidR="0086469F" w:rsidRPr="00E26BC0" w:rsidRDefault="0086469F" w:rsidP="0086469F">
      <w:pPr>
        <w:pStyle w:val="FP"/>
        <w:pBdr>
          <w:top w:val="single" w:sz="4" w:space="1" w:color="auto"/>
        </w:pBdr>
        <w:rPr>
          <w:i/>
          <w:iCs/>
          <w:lang w:eastAsia="en-US"/>
        </w:rPr>
      </w:pPr>
      <w:r w:rsidRPr="00E26BC0">
        <w:rPr>
          <w:color w:val="0000FF"/>
          <w:lang w:eastAsia="en-US"/>
        </w:rPr>
        <w:t>S2-2104173</w:t>
      </w:r>
      <w:r>
        <w:rPr>
          <w:lang w:eastAsia="en-US"/>
        </w:rPr>
        <w:t xml:space="preserve"> (CR) 23.502 CR2786: Registration with AMF relocation considering CAG (Source: Huawei, </w:t>
      </w:r>
      <w:proofErr w:type="spellStart"/>
      <w:r>
        <w:rPr>
          <w:lang w:eastAsia="en-US"/>
        </w:rPr>
        <w:t>HiSilicon</w:t>
      </w:r>
      <w:proofErr w:type="spellEnd"/>
      <w:r>
        <w:rPr>
          <w:lang w:eastAsia="en-US"/>
        </w:rPr>
        <w:t>)</w:t>
      </w:r>
      <w:r>
        <w:rPr>
          <w:lang w:eastAsia="en-US"/>
        </w:rPr>
        <w:cr/>
      </w:r>
      <w:r w:rsidRPr="00E26BC0">
        <w:rPr>
          <w:b/>
          <w:bCs/>
          <w:i/>
          <w:iCs/>
          <w:lang w:eastAsia="en-US"/>
        </w:rPr>
        <w:t>e-mail comments:</w:t>
      </w:r>
      <w:r w:rsidRPr="00E26BC0">
        <w:rPr>
          <w:b/>
          <w:bCs/>
          <w:i/>
          <w:iCs/>
          <w:lang w:eastAsia="en-US"/>
        </w:rPr>
        <w:cr/>
      </w:r>
      <w:r w:rsidRPr="00E26BC0">
        <w:rPr>
          <w:i/>
          <w:iCs/>
          <w:lang w:eastAsia="en-US"/>
        </w:rPr>
        <w:t>Peter Hedman (Ericsson) provides reply and asks if possible to make minor revision</w:t>
      </w:r>
      <w:r w:rsidRPr="00E26BC0">
        <w:rPr>
          <w:i/>
          <w:iCs/>
          <w:lang w:eastAsia="en-US"/>
        </w:rPr>
        <w:cr/>
      </w:r>
      <w:proofErr w:type="spellStart"/>
      <w:r w:rsidRPr="00E26BC0">
        <w:rPr>
          <w:i/>
          <w:iCs/>
          <w:lang w:eastAsia="en-US"/>
        </w:rPr>
        <w:t>Qianghua</w:t>
      </w:r>
      <w:proofErr w:type="spellEnd"/>
      <w:r w:rsidRPr="00E26BC0">
        <w:rPr>
          <w:i/>
          <w:iCs/>
          <w:lang w:eastAsia="en-US"/>
        </w:rPr>
        <w:t xml:space="preserve"> (Huawei) provides r01 in draft/revision folder and asks if this needs to be confirmed at CC#2</w:t>
      </w:r>
      <w:r w:rsidRPr="00E26BC0">
        <w:rPr>
          <w:i/>
          <w:iCs/>
          <w:lang w:eastAsia="en-US"/>
        </w:rPr>
        <w:cr/>
        <w:t>Andy (VC, Samsung) indicates that as the disposition wasn't clear we should open this in CC#2 to discuss the revision.</w:t>
      </w:r>
      <w:r w:rsidRPr="00E26BC0">
        <w:rPr>
          <w:i/>
          <w:iCs/>
          <w:lang w:eastAsia="en-US"/>
        </w:rPr>
        <w:cr/>
        <w:t>Peter Hedman (Ericsson) is ok with r01.</w:t>
      </w:r>
      <w:r w:rsidRPr="00E26BC0">
        <w:rPr>
          <w:i/>
          <w:iCs/>
          <w:lang w:eastAsia="en-US"/>
        </w:rPr>
        <w:cr/>
        <w:t>==== 4.X, 5.X, 6.X, 7.X Final Deadline ====</w:t>
      </w:r>
    </w:p>
    <w:p w14:paraId="507DD433" w14:textId="61BCC342" w:rsidR="0086469F" w:rsidRPr="00E26BC0" w:rsidRDefault="0086469F" w:rsidP="0086469F">
      <w:pPr>
        <w:pStyle w:val="FP"/>
        <w:rPr>
          <w:i/>
          <w:iCs/>
          <w:lang w:eastAsia="en-US"/>
        </w:rPr>
      </w:pPr>
    </w:p>
    <w:p w14:paraId="234526C3" w14:textId="77777777" w:rsidR="0086469F" w:rsidRPr="00E26BC0" w:rsidRDefault="0086469F" w:rsidP="0086469F">
      <w:pPr>
        <w:rPr>
          <w:b/>
          <w:bCs/>
          <w:lang w:eastAsia="en-US"/>
        </w:rPr>
      </w:pPr>
      <w:r w:rsidRPr="00E26BC0">
        <w:rPr>
          <w:b/>
          <w:bCs/>
          <w:lang w:eastAsia="en-US"/>
        </w:rPr>
        <w:t>Discussion and conclusion:</w:t>
      </w:r>
    </w:p>
    <w:p w14:paraId="2EECB945" w14:textId="77777777" w:rsidR="0086469F" w:rsidRDefault="0086469F" w:rsidP="0086469F">
      <w:r w:rsidRPr="0086469F">
        <w:t xml:space="preserve">r01 was considered. </w:t>
      </w:r>
      <w:r w:rsidRPr="0086469F">
        <w:rPr>
          <w:color w:val="0000FF"/>
        </w:rPr>
        <w:t>S2-210</w:t>
      </w:r>
      <w:r w:rsidRPr="0086469F">
        <w:rPr>
          <w:color w:val="0000FF"/>
          <w:lang w:eastAsia="en-US"/>
        </w:rPr>
        <w:t>4173r01</w:t>
      </w:r>
      <w:r>
        <w:rPr>
          <w:lang w:eastAsia="en-US"/>
        </w:rPr>
        <w:t xml:space="preserve"> was provided after the deadline. It was clarified that this is not dependent on the 23.501 Handover CR. </w:t>
      </w:r>
      <w:r w:rsidRPr="0086469F">
        <w:rPr>
          <w:color w:val="0000FF"/>
        </w:rPr>
        <w:t>S2-210</w:t>
      </w:r>
      <w:r w:rsidRPr="0086469F">
        <w:rPr>
          <w:color w:val="0000FF"/>
          <w:lang w:eastAsia="en-US"/>
        </w:rPr>
        <w:t>4173r01</w:t>
      </w:r>
      <w:r>
        <w:rPr>
          <w:lang w:eastAsia="en-US"/>
        </w:rPr>
        <w:t xml:space="preserve"> was agreed with some changes and was revised to </w:t>
      </w:r>
      <w:r w:rsidRPr="0086469F">
        <w:rPr>
          <w:color w:val="0000FF"/>
          <w:lang w:eastAsia="en-US"/>
        </w:rPr>
        <w:t>S2-2105006</w:t>
      </w:r>
      <w:r>
        <w:rPr>
          <w:lang w:eastAsia="en-US"/>
        </w:rPr>
        <w:t xml:space="preserve">, which was </w:t>
      </w:r>
      <w:r w:rsidRPr="0086469F">
        <w:rPr>
          <w:color w:val="FF0000"/>
          <w:lang w:eastAsia="en-US"/>
        </w:rPr>
        <w:t>approved</w:t>
      </w:r>
      <w:r>
        <w:rPr>
          <w:lang w:eastAsia="en-US"/>
        </w:rPr>
        <w:t>.</w:t>
      </w:r>
    </w:p>
    <w:p w14:paraId="179A2B9C" w14:textId="77777777" w:rsidR="0086469F" w:rsidRPr="0086469F" w:rsidRDefault="0086469F" w:rsidP="0086469F"/>
    <w:p w14:paraId="4A8C48E8" w14:textId="77777777" w:rsidR="0086469F" w:rsidRPr="00E26BC0" w:rsidRDefault="0086469F" w:rsidP="0086469F">
      <w:pPr>
        <w:pBdr>
          <w:top w:val="single" w:sz="4" w:space="1" w:color="auto"/>
        </w:pBdr>
        <w:rPr>
          <w:i/>
          <w:iCs/>
        </w:rPr>
      </w:pPr>
      <w:r w:rsidRPr="00E26BC0">
        <w:rPr>
          <w:color w:val="0000FF"/>
          <w:lang w:eastAsia="en-US"/>
        </w:rPr>
        <w:t>S2-2104166</w:t>
      </w:r>
      <w:r>
        <w:rPr>
          <w:lang w:eastAsia="en-US"/>
        </w:rPr>
        <w:t xml:space="preserve"> (CR) 23.502 CR2785: SM policy control update due to SMF relocation (Source: Samsung)</w:t>
      </w:r>
      <w:r>
        <w:rPr>
          <w:lang w:eastAsia="en-US"/>
        </w:rPr>
        <w:cr/>
      </w:r>
      <w:r w:rsidRPr="00E26BC0">
        <w:rPr>
          <w:i/>
          <w:iCs/>
        </w:rPr>
        <w:t>e-mail comments:</w:t>
      </w:r>
      <w:r w:rsidRPr="00E26BC0">
        <w:rPr>
          <w:i/>
          <w:iCs/>
        </w:rPr>
        <w:cr/>
      </w:r>
      <w:proofErr w:type="spellStart"/>
      <w:r w:rsidRPr="00E26BC0">
        <w:rPr>
          <w:i/>
          <w:iCs/>
        </w:rPr>
        <w:t>Youngkyo</w:t>
      </w:r>
      <w:proofErr w:type="spellEnd"/>
      <w:r w:rsidRPr="00E26BC0">
        <w:rPr>
          <w:i/>
          <w:iCs/>
        </w:rPr>
        <w:t>(Samsung) provide revision r01 with changing CR category 'F' from 'A'</w:t>
      </w:r>
      <w:r w:rsidRPr="00E26BC0">
        <w:rPr>
          <w:i/>
          <w:iCs/>
        </w:rPr>
        <w:cr/>
      </w:r>
      <w:proofErr w:type="spellStart"/>
      <w:r w:rsidRPr="00E26BC0">
        <w:rPr>
          <w:i/>
          <w:iCs/>
        </w:rPr>
        <w:t>Youngkyo</w:t>
      </w:r>
      <w:proofErr w:type="spellEnd"/>
      <w:r w:rsidRPr="00E26BC0">
        <w:rPr>
          <w:i/>
          <w:iCs/>
        </w:rPr>
        <w:t xml:space="preserve">(Samsung) </w:t>
      </w:r>
      <w:proofErr w:type="spellStart"/>
      <w:r w:rsidRPr="00E26BC0">
        <w:rPr>
          <w:i/>
          <w:iCs/>
        </w:rPr>
        <w:t>privides</w:t>
      </w:r>
      <w:proofErr w:type="spellEnd"/>
      <w:r w:rsidRPr="00E26BC0">
        <w:rPr>
          <w:i/>
          <w:iCs/>
        </w:rPr>
        <w:t xml:space="preserve"> revision r02</w:t>
      </w:r>
      <w:r w:rsidRPr="00E26BC0">
        <w:rPr>
          <w:i/>
          <w:iCs/>
        </w:rPr>
        <w:cr/>
        <w:t>Thomas(Nokia) comments against revision r02</w:t>
      </w:r>
      <w:r w:rsidRPr="00E26BC0">
        <w:rPr>
          <w:i/>
          <w:iCs/>
        </w:rPr>
        <w:cr/>
        <w:t>Thomas(Nokia) adds further explanation why CR is not required</w:t>
      </w:r>
      <w:r w:rsidRPr="00E26BC0">
        <w:rPr>
          <w:i/>
          <w:iCs/>
        </w:rPr>
        <w:cr/>
        <w:t>Fenqin (Huawei) comment</w:t>
      </w:r>
      <w:r w:rsidRPr="00E26BC0">
        <w:rPr>
          <w:i/>
          <w:iCs/>
        </w:rPr>
        <w:cr/>
        <w:t>Thomas(Nokia) replies to Fenqin</w:t>
      </w:r>
      <w:r w:rsidRPr="00E26BC0">
        <w:rPr>
          <w:i/>
          <w:iCs/>
        </w:rPr>
        <w:cr/>
        <w:t>==== 4.X, 5.X, 6.X, 7.X Revisions Deadline ====</w:t>
      </w:r>
      <w:r w:rsidRPr="00E26BC0">
        <w:rPr>
          <w:i/>
          <w:iCs/>
        </w:rPr>
        <w:cr/>
      </w:r>
      <w:proofErr w:type="spellStart"/>
      <w:r w:rsidRPr="00E26BC0">
        <w:rPr>
          <w:i/>
          <w:iCs/>
        </w:rPr>
        <w:t>Youngkyo</w:t>
      </w:r>
      <w:proofErr w:type="spellEnd"/>
      <w:r w:rsidRPr="00E26BC0">
        <w:rPr>
          <w:i/>
          <w:iCs/>
        </w:rPr>
        <w:t>(Samsung) replies to Thomas(Nokia)</w:t>
      </w:r>
      <w:r w:rsidRPr="00E26BC0">
        <w:rPr>
          <w:i/>
          <w:iCs/>
        </w:rPr>
        <w:cr/>
        <w:t xml:space="preserve">Thomas(Nokia) replies to </w:t>
      </w:r>
      <w:proofErr w:type="spellStart"/>
      <w:r w:rsidRPr="00E26BC0">
        <w:rPr>
          <w:i/>
          <w:iCs/>
        </w:rPr>
        <w:t>Youngkyo</w:t>
      </w:r>
      <w:proofErr w:type="spellEnd"/>
      <w:r w:rsidRPr="00E26BC0">
        <w:rPr>
          <w:i/>
          <w:iCs/>
        </w:rPr>
        <w:t>(Samsung)</w:t>
      </w:r>
      <w:r w:rsidRPr="00E26BC0">
        <w:rPr>
          <w:i/>
          <w:iCs/>
        </w:rPr>
        <w:cr/>
        <w:t>Fenqin (Huawei) provides comment</w:t>
      </w:r>
      <w:r w:rsidRPr="00E26BC0">
        <w:rPr>
          <w:i/>
          <w:iCs/>
        </w:rPr>
        <w:cr/>
        <w:t>Thomas (Nokia) replies to Fenqin</w:t>
      </w:r>
      <w:r w:rsidRPr="00E26BC0">
        <w:rPr>
          <w:i/>
          <w:iCs/>
        </w:rPr>
        <w:cr/>
      </w:r>
      <w:proofErr w:type="spellStart"/>
      <w:r w:rsidRPr="00E26BC0">
        <w:rPr>
          <w:i/>
          <w:iCs/>
        </w:rPr>
        <w:t>Youngkyo</w:t>
      </w:r>
      <w:proofErr w:type="spellEnd"/>
      <w:r w:rsidRPr="00E26BC0">
        <w:rPr>
          <w:i/>
          <w:iCs/>
        </w:rPr>
        <w:t>(Samsung) replies to Thomas and Fenqin</w:t>
      </w:r>
      <w:r w:rsidRPr="00E26BC0">
        <w:rPr>
          <w:i/>
          <w:iCs/>
        </w:rPr>
        <w:cr/>
      </w:r>
      <w:proofErr w:type="spellStart"/>
      <w:r w:rsidRPr="00E26BC0">
        <w:rPr>
          <w:i/>
          <w:iCs/>
        </w:rPr>
        <w:t>Youngkyo</w:t>
      </w:r>
      <w:proofErr w:type="spellEnd"/>
      <w:r w:rsidRPr="00E26BC0">
        <w:rPr>
          <w:i/>
          <w:iCs/>
        </w:rPr>
        <w:t>(Samsung) requests their view on the text proposal.</w:t>
      </w:r>
      <w:r w:rsidRPr="00E26BC0">
        <w:rPr>
          <w:i/>
          <w:iCs/>
        </w:rPr>
        <w:cr/>
        <w:t>Fenqin (Huawei) responds.</w:t>
      </w:r>
      <w:r w:rsidRPr="00E26BC0">
        <w:rPr>
          <w:i/>
          <w:iCs/>
        </w:rPr>
        <w:cr/>
      </w:r>
      <w:proofErr w:type="spellStart"/>
      <w:r w:rsidRPr="00E26BC0">
        <w:rPr>
          <w:i/>
          <w:iCs/>
        </w:rPr>
        <w:t>Youngkyo</w:t>
      </w:r>
      <w:proofErr w:type="spellEnd"/>
      <w:r w:rsidRPr="00E26BC0">
        <w:rPr>
          <w:i/>
          <w:iCs/>
        </w:rPr>
        <w:t>(Samsung) responds.</w:t>
      </w:r>
      <w:r w:rsidRPr="00E26BC0">
        <w:rPr>
          <w:i/>
          <w:iCs/>
        </w:rPr>
        <w:cr/>
        <w:t xml:space="preserve">Thomas(Nokia) accept latest proposal of </w:t>
      </w:r>
      <w:proofErr w:type="spellStart"/>
      <w:r w:rsidRPr="00E26BC0">
        <w:rPr>
          <w:i/>
          <w:iCs/>
        </w:rPr>
        <w:t>Youngkyo</w:t>
      </w:r>
      <w:proofErr w:type="spellEnd"/>
      <w:r w:rsidRPr="00E26BC0">
        <w:rPr>
          <w:i/>
          <w:iCs/>
        </w:rPr>
        <w:cr/>
        <w:t>==== 4.X, 5.X, 6.X, 7.X Final Deadline ====</w:t>
      </w:r>
      <w:r w:rsidRPr="00E26BC0">
        <w:rPr>
          <w:i/>
          <w:iCs/>
        </w:rPr>
        <w:cr/>
      </w:r>
    </w:p>
    <w:p w14:paraId="02D5D902" w14:textId="77777777" w:rsidR="0086469F" w:rsidRPr="00E26BC0" w:rsidRDefault="0086469F" w:rsidP="0086469F">
      <w:pPr>
        <w:rPr>
          <w:b/>
          <w:bCs/>
          <w:lang w:eastAsia="en-US"/>
        </w:rPr>
      </w:pPr>
      <w:r w:rsidRPr="00E26BC0">
        <w:rPr>
          <w:b/>
          <w:bCs/>
          <w:lang w:eastAsia="en-US"/>
        </w:rPr>
        <w:t>Discussion and conclusion:</w:t>
      </w:r>
    </w:p>
    <w:p w14:paraId="60F2C457" w14:textId="77777777" w:rsidR="0086469F" w:rsidRPr="0086469F" w:rsidRDefault="0086469F" w:rsidP="0086469F">
      <w:r w:rsidRPr="0086469F">
        <w:t>r01 was considered.</w:t>
      </w:r>
      <w:r>
        <w:t xml:space="preserve"> </w:t>
      </w:r>
      <w:r>
        <w:rPr>
          <w:lang w:eastAsia="en-US"/>
        </w:rPr>
        <w:t xml:space="preserve">Samsung proposed undoing all changes in the CR and adding a note instead. This was agreed and was revised in </w:t>
      </w:r>
      <w:r w:rsidRPr="0086469F">
        <w:rPr>
          <w:color w:val="0000FF"/>
          <w:lang w:eastAsia="en-US"/>
        </w:rPr>
        <w:t>S2-2105007</w:t>
      </w:r>
      <w:r>
        <w:rPr>
          <w:lang w:eastAsia="en-US"/>
        </w:rPr>
        <w:t xml:space="preserve">, which was </w:t>
      </w:r>
      <w:r w:rsidRPr="0086469F">
        <w:rPr>
          <w:color w:val="FF0000"/>
          <w:lang w:eastAsia="en-US"/>
        </w:rPr>
        <w:t>approved</w:t>
      </w:r>
      <w:r>
        <w:rPr>
          <w:lang w:eastAsia="en-US"/>
        </w:rPr>
        <w:t>.</w:t>
      </w:r>
    </w:p>
    <w:p w14:paraId="5C633AA9" w14:textId="77777777" w:rsidR="0086469F" w:rsidRDefault="0086469F" w:rsidP="0086469F">
      <w:pPr>
        <w:rPr>
          <w:lang w:eastAsia="en-US"/>
        </w:rPr>
      </w:pPr>
    </w:p>
    <w:p w14:paraId="65CE5C4E" w14:textId="77777777" w:rsidR="0086469F" w:rsidRDefault="0086469F" w:rsidP="0086469F">
      <w:pPr>
        <w:pBdr>
          <w:top w:val="single" w:sz="4" w:space="1" w:color="auto"/>
        </w:pBdr>
        <w:rPr>
          <w:lang w:eastAsia="en-US"/>
        </w:rPr>
      </w:pPr>
      <w:r w:rsidRPr="00E26BC0">
        <w:rPr>
          <w:color w:val="0000FF"/>
          <w:lang w:eastAsia="en-US"/>
        </w:rPr>
        <w:t>S2-2104473</w:t>
      </w:r>
      <w:r>
        <w:rPr>
          <w:lang w:eastAsia="en-US"/>
        </w:rPr>
        <w:t xml:space="preserve"> (CR) 23.502 CR2826: Add NG-RAN N3 Tunnel information in SM context (Source: ZTE, Ericsson, Huawei , CATT)</w:t>
      </w:r>
    </w:p>
    <w:p w14:paraId="1087B074" w14:textId="44D47D32" w:rsidR="0086469F" w:rsidRPr="00E26BC0" w:rsidRDefault="0086469F" w:rsidP="0086469F">
      <w:pPr>
        <w:rPr>
          <w:b/>
          <w:bCs/>
          <w:lang w:eastAsia="en-US"/>
        </w:rPr>
      </w:pPr>
      <w:r w:rsidRPr="00E26BC0">
        <w:rPr>
          <w:b/>
          <w:bCs/>
          <w:lang w:eastAsia="en-US"/>
        </w:rPr>
        <w:t>Discussion and conclusion:</w:t>
      </w:r>
    </w:p>
    <w:p w14:paraId="38B8004B" w14:textId="77777777" w:rsidR="0086469F" w:rsidRPr="0086469F" w:rsidRDefault="0086469F" w:rsidP="0086469F">
      <w:r w:rsidRPr="0086469F">
        <w:t xml:space="preserve">This had been revised to </w:t>
      </w:r>
      <w:r w:rsidRPr="00E26BC0">
        <w:rPr>
          <w:color w:val="0000FF"/>
          <w:lang w:eastAsia="en-US"/>
        </w:rPr>
        <w:t>S2-2104821</w:t>
      </w:r>
      <w:r>
        <w:t xml:space="preserve">, but as there were no changes needed, it should have been approved. This was then </w:t>
      </w:r>
      <w:r w:rsidRPr="0086469F">
        <w:rPr>
          <w:color w:val="FF0000"/>
        </w:rPr>
        <w:t xml:space="preserve">approved </w:t>
      </w:r>
      <w:r>
        <w:t xml:space="preserve">and the allocated revision in </w:t>
      </w:r>
      <w:r w:rsidRPr="0086469F">
        <w:rPr>
          <w:color w:val="0000FF"/>
        </w:rPr>
        <w:t>S2-2104821</w:t>
      </w:r>
      <w:r>
        <w:t xml:space="preserve"> was </w:t>
      </w:r>
      <w:r w:rsidRPr="0086469F">
        <w:rPr>
          <w:color w:val="FF0000"/>
        </w:rPr>
        <w:t>withdrawn</w:t>
      </w:r>
      <w:r>
        <w:t>.</w:t>
      </w:r>
    </w:p>
    <w:p w14:paraId="75991FCC" w14:textId="77777777" w:rsidR="003148B0" w:rsidRDefault="003148B0" w:rsidP="00DD3ABC">
      <w:pPr>
        <w:rPr>
          <w:lang w:eastAsia="en-US"/>
        </w:rPr>
      </w:pPr>
    </w:p>
    <w:p w14:paraId="1567190D" w14:textId="48BEEDA4" w:rsidR="00860E0E" w:rsidRDefault="00860E0E" w:rsidP="00860E0E">
      <w:pPr>
        <w:pStyle w:val="Heading1"/>
      </w:pPr>
      <w:r>
        <w:t>2</w:t>
      </w:r>
      <w:r>
        <w:tab/>
        <w:t xml:space="preserve">Any Rel-17 SID/WID open issues for </w:t>
      </w:r>
      <w:proofErr w:type="spellStart"/>
      <w:r>
        <w:t>SoH</w:t>
      </w:r>
      <w:proofErr w:type="spellEnd"/>
      <w:r>
        <w:t>, if time permits</w:t>
      </w:r>
    </w:p>
    <w:p w14:paraId="5FAF8092" w14:textId="2E1ED7B6" w:rsidR="00860E0E" w:rsidRDefault="00860E0E" w:rsidP="00860E0E">
      <w:pPr>
        <w:rPr>
          <w:lang w:eastAsia="en-US"/>
        </w:rPr>
      </w:pPr>
      <w:r w:rsidRPr="00860E0E">
        <w:rPr>
          <w:lang w:eastAsia="en-US"/>
        </w:rPr>
        <w:t>SA2#145E_MUSIM_questions_CC_r04.pptx</w:t>
      </w:r>
      <w:r>
        <w:rPr>
          <w:lang w:eastAsia="en-US"/>
        </w:rPr>
        <w:t xml:space="preserve"> (Intel)</w:t>
      </w:r>
    </w:p>
    <w:p w14:paraId="1697F1FF" w14:textId="3373C973" w:rsidR="00860E0E" w:rsidRDefault="00D50FB4" w:rsidP="00860E0E">
      <w:pPr>
        <w:rPr>
          <w:lang w:eastAsia="en-US"/>
        </w:rPr>
      </w:pPr>
      <w:hyperlink r:id="rId8" w:history="1">
        <w:r w:rsidR="00860E0E" w:rsidRPr="00BC35EC">
          <w:rPr>
            <w:rStyle w:val="Hyperlink"/>
            <w:lang w:eastAsia="en-US"/>
          </w:rPr>
          <w:t>https://www.3gpp.org/ftp/tsg_sa/WG2_Arch/TSGS2_145E_Electronic_2021-05/INBOX/CCs/CC%232_2021-05-21_1300UTC/SA2%23145E_MUSIM_questions_CC_r04.pptx</w:t>
        </w:r>
      </w:hyperlink>
    </w:p>
    <w:p w14:paraId="0B6F3384" w14:textId="77777777" w:rsidR="00860E0E" w:rsidRPr="00860E0E" w:rsidRDefault="00860E0E" w:rsidP="00860E0E">
      <w:pPr>
        <w:rPr>
          <w:b/>
          <w:bCs/>
          <w:lang w:eastAsia="en-US"/>
        </w:rPr>
      </w:pPr>
      <w:r w:rsidRPr="00860E0E">
        <w:rPr>
          <w:b/>
          <w:bCs/>
          <w:lang w:eastAsia="en-US"/>
        </w:rPr>
        <w:t>Q1/Q2: UE MUSIM capabilities</w:t>
      </w:r>
    </w:p>
    <w:p w14:paraId="44180F8B" w14:textId="171F45F6" w:rsidR="00860E0E" w:rsidRDefault="00860E0E" w:rsidP="00860E0E">
      <w:pPr>
        <w:pStyle w:val="B1"/>
      </w:pPr>
      <w:r>
        <w:tab/>
        <w:t>More than half of the submitted CRs are impacted by this decision</w:t>
      </w:r>
    </w:p>
    <w:p w14:paraId="6A191100" w14:textId="25CBAEE2" w:rsidR="00860E0E" w:rsidRDefault="00860E0E" w:rsidP="00860E0E">
      <w:pPr>
        <w:pStyle w:val="B1"/>
      </w:pPr>
      <w:r>
        <w:tab/>
        <w:t>Option A: UE indicates two MUSIM-related indications to the network: Paging Cause Request Indication (for the Paging Cause feature) and Multi-USIM Mode Indication (for all other MUSIM features)</w:t>
      </w:r>
    </w:p>
    <w:p w14:paraId="5EAE0E1B" w14:textId="1200D6A4" w:rsidR="00860E0E" w:rsidRDefault="00860E0E" w:rsidP="00860E0E">
      <w:pPr>
        <w:pStyle w:val="B1"/>
      </w:pPr>
      <w:r>
        <w:tab/>
        <w:t>Based on S2-2103986 (DP), S2-2103987 (23.401 CR), S2-2103988 (23.502 CR)</w:t>
      </w:r>
    </w:p>
    <w:p w14:paraId="56600B3B" w14:textId="45371071" w:rsidR="00860E0E" w:rsidRDefault="00860E0E" w:rsidP="00860E0E">
      <w:pPr>
        <w:pStyle w:val="B1"/>
      </w:pPr>
      <w:r>
        <w:tab/>
        <w:t xml:space="preserve">Option B: UE indicates support of individual MUSIM features (Connection release, Paging cause indication for voice, Reject paging request and Paging Restrictions): </w:t>
      </w:r>
    </w:p>
    <w:p w14:paraId="3D9BC614" w14:textId="6C7EA819" w:rsidR="00860E0E" w:rsidRDefault="00860E0E" w:rsidP="00860E0E">
      <w:pPr>
        <w:pStyle w:val="B1"/>
      </w:pPr>
      <w:r>
        <w:tab/>
        <w:t>Based on S2-2104601 (DP), S2-2104486 (23.401 CR), S2-2104463 (23.501 CR), S2-2104480 (23.502 CR)</w:t>
      </w:r>
    </w:p>
    <w:p w14:paraId="1C0AB978" w14:textId="5203BA3F" w:rsidR="00860E0E" w:rsidRDefault="00860E0E" w:rsidP="00860E0E">
      <w:pPr>
        <w:pStyle w:val="B1"/>
      </w:pPr>
      <w:r>
        <w:tab/>
        <w:t xml:space="preserve">The Rapporteur proposes to consider a </w:t>
      </w:r>
      <w:proofErr w:type="spellStart"/>
      <w:r>
        <w:t>SoH</w:t>
      </w:r>
      <w:proofErr w:type="spellEnd"/>
      <w:r>
        <w:t xml:space="preserve"> with the questions below</w:t>
      </w:r>
    </w:p>
    <w:p w14:paraId="627A0004" w14:textId="740CE3C4" w:rsidR="00860E0E" w:rsidRPr="00860E0E" w:rsidRDefault="00860E0E" w:rsidP="00860E0E">
      <w:pPr>
        <w:pStyle w:val="B1"/>
        <w:rPr>
          <w:b/>
          <w:bCs/>
        </w:rPr>
      </w:pPr>
      <w:r>
        <w:rPr>
          <w:b/>
          <w:bCs/>
        </w:rPr>
        <w:lastRenderedPageBreak/>
        <w:tab/>
      </w:r>
      <w:r w:rsidRPr="00860E0E">
        <w:rPr>
          <w:b/>
          <w:bCs/>
        </w:rPr>
        <w:t>Q1: Should normative work for the UE MUSIM capabilities proceed based on the principles in S2-2103987, S2-2103988 (two indications)?</w:t>
      </w:r>
    </w:p>
    <w:p w14:paraId="7D5F87F8" w14:textId="2D8AD116" w:rsidR="00860E0E" w:rsidRDefault="00860E0E" w:rsidP="00860E0E">
      <w:pPr>
        <w:pStyle w:val="B1"/>
        <w:rPr>
          <w:b/>
          <w:bCs/>
        </w:rPr>
      </w:pPr>
      <w:r>
        <w:rPr>
          <w:b/>
          <w:bCs/>
        </w:rPr>
        <w:tab/>
      </w:r>
      <w:r w:rsidRPr="00860E0E">
        <w:rPr>
          <w:b/>
          <w:bCs/>
        </w:rPr>
        <w:t>Q2: Should normative work for the UE MUSIM capabilities proceed based on the principles in S2-2104486, S2-2104463, S2-2104480 (individual MUSIM features)?</w:t>
      </w:r>
    </w:p>
    <w:p w14:paraId="34F96038" w14:textId="77777777" w:rsidR="00860E0E" w:rsidRPr="00860E0E" w:rsidRDefault="00860E0E" w:rsidP="00860E0E">
      <w:pPr>
        <w:pStyle w:val="B1"/>
      </w:pPr>
    </w:p>
    <w:p w14:paraId="54F03239" w14:textId="76E66387" w:rsidR="00860E0E" w:rsidRPr="00860E0E" w:rsidRDefault="00860E0E" w:rsidP="00860E0E">
      <w:pPr>
        <w:rPr>
          <w:b/>
          <w:bCs/>
          <w:lang w:eastAsia="en-US"/>
        </w:rPr>
      </w:pPr>
      <w:r w:rsidRPr="00860E0E">
        <w:rPr>
          <w:b/>
          <w:bCs/>
          <w:lang w:eastAsia="en-US"/>
        </w:rPr>
        <w:t>Q3: Rejection of RAN paging (UE in RRC Inactive)</w:t>
      </w:r>
    </w:p>
    <w:p w14:paraId="322CAE6C" w14:textId="41840EA3" w:rsidR="00860E0E" w:rsidRDefault="00860E0E" w:rsidP="00860E0E">
      <w:pPr>
        <w:pStyle w:val="B1"/>
      </w:pPr>
      <w:r>
        <w:tab/>
        <w:t>Option A: UE rejects RAN paging using the 5GS Leaving procedure</w:t>
      </w:r>
    </w:p>
    <w:p w14:paraId="772C30D5" w14:textId="02324E4C" w:rsidR="00860E0E" w:rsidRDefault="00860E0E" w:rsidP="00860E0E">
      <w:pPr>
        <w:pStyle w:val="B1"/>
      </w:pPr>
      <w:r>
        <w:tab/>
        <w:t>Based on S2-2103790 (23.502 CR)</w:t>
      </w:r>
    </w:p>
    <w:p w14:paraId="755A6625" w14:textId="5EF26D3C" w:rsidR="00860E0E" w:rsidRDefault="00860E0E" w:rsidP="00860E0E">
      <w:pPr>
        <w:pStyle w:val="B1"/>
      </w:pPr>
      <w:r>
        <w:tab/>
        <w:t xml:space="preserve">Option B: Proposal to ask RAN2 to reconsider their </w:t>
      </w:r>
      <w:proofErr w:type="spellStart"/>
      <w:r>
        <w:t>descision</w:t>
      </w:r>
      <w:proofErr w:type="spellEnd"/>
      <w:r>
        <w:t xml:space="preserve"> based on the further impacts identified and add an EN: </w:t>
      </w:r>
    </w:p>
    <w:p w14:paraId="280D8291" w14:textId="15557669" w:rsidR="00860E0E" w:rsidRDefault="00860E0E" w:rsidP="00860E0E">
      <w:pPr>
        <w:pStyle w:val="B1"/>
      </w:pPr>
      <w:r>
        <w:tab/>
        <w:t>Based on S2-2104154 (23.502 CR)</w:t>
      </w:r>
    </w:p>
    <w:p w14:paraId="2956C886" w14:textId="0AAC5BEF" w:rsidR="00860E0E" w:rsidRDefault="00860E0E" w:rsidP="00860E0E">
      <w:pPr>
        <w:pStyle w:val="B1"/>
      </w:pPr>
      <w:r>
        <w:tab/>
        <w:t xml:space="preserve">The Rapporteur proposes to consider a </w:t>
      </w:r>
      <w:proofErr w:type="spellStart"/>
      <w:r>
        <w:t>SoH</w:t>
      </w:r>
      <w:proofErr w:type="spellEnd"/>
      <w:r>
        <w:t xml:space="preserve"> with the question below</w:t>
      </w:r>
    </w:p>
    <w:p w14:paraId="609CE906" w14:textId="114FA5BC" w:rsidR="00860E0E" w:rsidRPr="00860E0E" w:rsidRDefault="00860E0E" w:rsidP="00860E0E">
      <w:pPr>
        <w:pStyle w:val="B1"/>
        <w:rPr>
          <w:b/>
          <w:bCs/>
        </w:rPr>
      </w:pPr>
      <w:r>
        <w:rPr>
          <w:b/>
          <w:bCs/>
        </w:rPr>
        <w:tab/>
      </w:r>
      <w:r w:rsidRPr="00860E0E">
        <w:rPr>
          <w:b/>
          <w:bCs/>
        </w:rPr>
        <w:t>Q31: Should normative work for the rejection of RAN paging (UE in RRC Inactive) proceed based on the principles in S2-2103790 (based on NAS  SR with Connection Release indication)?</w:t>
      </w:r>
    </w:p>
    <w:p w14:paraId="00CA627A" w14:textId="3795E2D5" w:rsidR="00860E0E" w:rsidRPr="00860E0E" w:rsidRDefault="00860E0E" w:rsidP="00860E0E">
      <w:pPr>
        <w:pStyle w:val="B1"/>
        <w:rPr>
          <w:b/>
          <w:bCs/>
        </w:rPr>
      </w:pPr>
      <w:r>
        <w:rPr>
          <w:b/>
          <w:bCs/>
        </w:rPr>
        <w:tab/>
      </w:r>
      <w:r w:rsidRPr="00860E0E">
        <w:rPr>
          <w:b/>
          <w:bCs/>
        </w:rPr>
        <w:t>Q32: Should normative work for the rejection of RAN paging (UE in RRC Inactive) be postponed until RAN2 has considered the additional impacts caused by using NAS SR with Connection Release Indication. (postpone until RAN2 has reconsidered the decision)?</w:t>
      </w:r>
    </w:p>
    <w:p w14:paraId="44B2B6E5" w14:textId="77777777" w:rsidR="00860E0E" w:rsidRDefault="00860E0E" w:rsidP="00860E0E">
      <w:pPr>
        <w:pStyle w:val="B1"/>
      </w:pPr>
    </w:p>
    <w:p w14:paraId="5442D26A" w14:textId="762452E3" w:rsidR="00860E0E" w:rsidRPr="00860E0E" w:rsidRDefault="00860E0E" w:rsidP="00860E0E">
      <w:pPr>
        <w:rPr>
          <w:b/>
          <w:bCs/>
          <w:lang w:eastAsia="en-US"/>
        </w:rPr>
      </w:pPr>
      <w:r w:rsidRPr="00860E0E">
        <w:rPr>
          <w:b/>
          <w:bCs/>
          <w:lang w:eastAsia="en-US"/>
        </w:rPr>
        <w:t>Informal Show of Hands:</w:t>
      </w:r>
    </w:p>
    <w:p w14:paraId="74DCD9A0" w14:textId="6A8CB9AF" w:rsidR="00860E0E" w:rsidRPr="00860E0E" w:rsidRDefault="00860E0E" w:rsidP="00860E0E">
      <w:pPr>
        <w:rPr>
          <w:b/>
          <w:bCs/>
        </w:rPr>
      </w:pPr>
      <w:r w:rsidRPr="00860E0E">
        <w:rPr>
          <w:b/>
          <w:bCs/>
        </w:rPr>
        <w:t>Q1: Should normative work for the UE MUSIM capabilities proceed based on the principles in S2-2103987, S2-2103988 (two indications)?</w:t>
      </w:r>
    </w:p>
    <w:p w14:paraId="3E2EE416" w14:textId="38713EC1" w:rsidR="00860E0E" w:rsidRDefault="00860E0E" w:rsidP="00860E0E">
      <w:pPr>
        <w:rPr>
          <w:lang w:eastAsia="en-US"/>
        </w:rPr>
      </w:pPr>
      <w:r>
        <w:rPr>
          <w:lang w:eastAsia="en-US"/>
        </w:rPr>
        <w:t>Yes:</w:t>
      </w:r>
      <w:r>
        <w:rPr>
          <w:lang w:eastAsia="en-US"/>
        </w:rPr>
        <w:tab/>
        <w:t>4</w:t>
      </w:r>
    </w:p>
    <w:p w14:paraId="010B86B1" w14:textId="0BD53B52" w:rsidR="00860E0E" w:rsidRDefault="00860E0E" w:rsidP="00860E0E">
      <w:pPr>
        <w:rPr>
          <w:lang w:eastAsia="en-US"/>
        </w:rPr>
      </w:pPr>
      <w:r>
        <w:rPr>
          <w:lang w:eastAsia="en-US"/>
        </w:rPr>
        <w:t>No:</w:t>
      </w:r>
      <w:r>
        <w:rPr>
          <w:lang w:eastAsia="en-US"/>
        </w:rPr>
        <w:tab/>
        <w:t>9</w:t>
      </w:r>
    </w:p>
    <w:p w14:paraId="6FD311F3" w14:textId="33BC6C15" w:rsidR="00860E0E" w:rsidRPr="00860E0E" w:rsidRDefault="00860E0E" w:rsidP="00860E0E">
      <w:pPr>
        <w:rPr>
          <w:b/>
          <w:bCs/>
        </w:rPr>
      </w:pPr>
      <w:r w:rsidRPr="00860E0E">
        <w:rPr>
          <w:b/>
          <w:bCs/>
        </w:rPr>
        <w:t>Q2: Should normative work for the UE MUSIM capabilities proceed based on the principles in S2-2104486, S2-2104463, S2-2104480 (individual MUSIM features)?</w:t>
      </w:r>
    </w:p>
    <w:p w14:paraId="235F7710" w14:textId="6F984C5C" w:rsidR="00860E0E" w:rsidRDefault="00860E0E" w:rsidP="00860E0E">
      <w:pPr>
        <w:rPr>
          <w:lang w:eastAsia="en-US"/>
        </w:rPr>
      </w:pPr>
      <w:r>
        <w:rPr>
          <w:lang w:eastAsia="en-US"/>
        </w:rPr>
        <w:t>Yes:</w:t>
      </w:r>
      <w:r>
        <w:rPr>
          <w:lang w:eastAsia="en-US"/>
        </w:rPr>
        <w:tab/>
        <w:t>16</w:t>
      </w:r>
    </w:p>
    <w:p w14:paraId="223A16B6" w14:textId="14ABE60E" w:rsidR="00860E0E" w:rsidRDefault="00860E0E" w:rsidP="00860E0E">
      <w:pPr>
        <w:rPr>
          <w:lang w:eastAsia="en-US"/>
        </w:rPr>
      </w:pPr>
      <w:r>
        <w:rPr>
          <w:lang w:eastAsia="en-US"/>
        </w:rPr>
        <w:t>No:</w:t>
      </w:r>
      <w:r>
        <w:rPr>
          <w:lang w:eastAsia="en-US"/>
        </w:rPr>
        <w:tab/>
        <w:t>3</w:t>
      </w:r>
    </w:p>
    <w:p w14:paraId="5E7F25BB" w14:textId="4976079A" w:rsidR="00860E0E" w:rsidRDefault="00860E0E" w:rsidP="00860E0E">
      <w:r w:rsidRPr="00860E0E">
        <w:t>S2-2104486, S2-2104463, S2-2104480</w:t>
      </w:r>
      <w:r>
        <w:t xml:space="preserve"> should be further progressed and discussed and this can be further reviewed at a further Conference Call. CRs related to the principles of these CRs should also be further discussed and revised. These CRs can be further revised until the revisions deadline.</w:t>
      </w:r>
    </w:p>
    <w:p w14:paraId="5396FD0E" w14:textId="6276F76C" w:rsidR="00860E0E" w:rsidRDefault="00860E0E" w:rsidP="00860E0E"/>
    <w:p w14:paraId="2A74935A" w14:textId="19A59FCC" w:rsidR="00860E0E" w:rsidRDefault="00860E0E" w:rsidP="00860E0E">
      <w:pPr>
        <w:rPr>
          <w:lang w:eastAsia="en-US"/>
        </w:rPr>
      </w:pPr>
      <w:r>
        <w:rPr>
          <w:lang w:eastAsia="en-US"/>
        </w:rPr>
        <w:t>There was no time for further documents and the remaining issues were postponed for CC#3.</w:t>
      </w:r>
    </w:p>
    <w:p w14:paraId="6B82D09C" w14:textId="77777777" w:rsidR="00860E0E" w:rsidRPr="00860E0E" w:rsidRDefault="00860E0E" w:rsidP="00860E0E">
      <w:pPr>
        <w:rPr>
          <w:lang w:eastAsia="en-US"/>
        </w:rPr>
      </w:pPr>
    </w:p>
    <w:p w14:paraId="6A9CFE9B" w14:textId="228F03F4" w:rsidR="00860E0E" w:rsidRDefault="00860E0E" w:rsidP="00860E0E">
      <w:pPr>
        <w:pStyle w:val="Heading1"/>
      </w:pPr>
      <w:r>
        <w:t>3</w:t>
      </w:r>
      <w:r>
        <w:tab/>
        <w:t>Allocation of new TDs</w:t>
      </w:r>
    </w:p>
    <w:p w14:paraId="63975A24" w14:textId="57AC38D7" w:rsidR="00860E0E" w:rsidRDefault="0086469F" w:rsidP="00860E0E">
      <w:pPr>
        <w:rPr>
          <w:lang w:eastAsia="en-US"/>
        </w:rPr>
      </w:pPr>
      <w:r>
        <w:rPr>
          <w:lang w:eastAsia="en-US"/>
        </w:rPr>
        <w:t>Thee were no further requests for document numbers.</w:t>
      </w:r>
    </w:p>
    <w:p w14:paraId="3DBEDCDA" w14:textId="77777777" w:rsidR="00860E0E" w:rsidRPr="00860E0E" w:rsidRDefault="00860E0E" w:rsidP="00860E0E">
      <w:pPr>
        <w:rPr>
          <w:lang w:eastAsia="en-US"/>
        </w:rPr>
      </w:pPr>
    </w:p>
    <w:p w14:paraId="1C856C06" w14:textId="6D677B11" w:rsidR="00986115" w:rsidRDefault="00860E0E" w:rsidP="00DD3ABC">
      <w:pPr>
        <w:pStyle w:val="Heading1"/>
      </w:pPr>
      <w:r>
        <w:t>4</w:t>
      </w:r>
      <w:r w:rsidR="00DD3ABC">
        <w:tab/>
      </w:r>
      <w:proofErr w:type="spellStart"/>
      <w:r w:rsidR="00DD3ABC">
        <w:t>AoB</w:t>
      </w:r>
      <w:proofErr w:type="spellEnd"/>
    </w:p>
    <w:p w14:paraId="764468FB" w14:textId="311CA9DE" w:rsidR="005768DF" w:rsidRDefault="00860E0E" w:rsidP="00DD3ABC">
      <w:pPr>
        <w:rPr>
          <w:lang w:eastAsia="en-US"/>
        </w:rPr>
      </w:pPr>
      <w:r>
        <w:rPr>
          <w:lang w:eastAsia="en-US"/>
        </w:rPr>
        <w:t>Thales asked whether the Rel-18 SIDs and WIDs provided to this meeting can be discussed. The SA</w:t>
      </w:r>
      <w:r w:rsidR="00F3558E">
        <w:rPr>
          <w:lang w:eastAsia="en-US"/>
        </w:rPr>
        <w:t> </w:t>
      </w:r>
      <w:r>
        <w:rPr>
          <w:lang w:eastAsia="en-US"/>
        </w:rPr>
        <w:t>WG2 Chair clarified that although these will not be for approval at this meeting, comments should be collected in order to refine proposals for the next meeting.</w:t>
      </w:r>
    </w:p>
    <w:p w14:paraId="3721D04D" w14:textId="76CD2EF5" w:rsidR="00860E0E" w:rsidRPr="00860E0E" w:rsidRDefault="00860E0E" w:rsidP="00DD3ABC">
      <w:pPr>
        <w:rPr>
          <w:b/>
          <w:bCs/>
          <w:lang w:eastAsia="en-US"/>
        </w:rPr>
      </w:pPr>
      <w:r w:rsidRPr="00860E0E">
        <w:rPr>
          <w:b/>
          <w:bCs/>
          <w:lang w:eastAsia="en-US"/>
        </w:rPr>
        <w:t>The SA WG2 Chair reminded delegates to respect the Quiet period is scheduled for the weekend: 06:00 UTC Saturday 22 May to-21:00 UTC Sunday 23 May.</w:t>
      </w:r>
    </w:p>
    <w:p w14:paraId="6F928B0B" w14:textId="77777777" w:rsidR="00860E0E" w:rsidRDefault="00860E0E" w:rsidP="00860E0E">
      <w:pPr>
        <w:rPr>
          <w:lang w:eastAsia="en-US"/>
        </w:rPr>
      </w:pPr>
      <w:r>
        <w:rPr>
          <w:lang w:eastAsia="en-US"/>
        </w:rPr>
        <w:t>The Next Conference Call, CC#3 will be 1300 UTC Monday.</w:t>
      </w:r>
    </w:p>
    <w:p w14:paraId="73667FB9" w14:textId="3E3EDF08" w:rsidR="00860E0E" w:rsidRDefault="00860E0E" w:rsidP="00DD3ABC">
      <w:pPr>
        <w:rPr>
          <w:lang w:eastAsia="en-US"/>
        </w:rPr>
      </w:pPr>
    </w:p>
    <w:p w14:paraId="1F647734" w14:textId="77777777" w:rsidR="005768DF" w:rsidRPr="00DD3ABC" w:rsidRDefault="005768DF" w:rsidP="00DD3ABC">
      <w:pPr>
        <w:rPr>
          <w:lang w:eastAsia="en-US"/>
        </w:rPr>
      </w:pPr>
    </w:p>
    <w:p w14:paraId="664843CF" w14:textId="2AEBA6F9" w:rsidR="007E1A46" w:rsidRDefault="000840CD" w:rsidP="000840CD">
      <w:pPr>
        <w:pStyle w:val="Heading1"/>
        <w:rPr>
          <w:color w:val="0000FF"/>
        </w:rPr>
      </w:pPr>
      <w:r w:rsidRPr="0048558F">
        <w:rPr>
          <w:color w:val="0000FF"/>
        </w:rPr>
        <w:t>Closed:</w:t>
      </w:r>
      <w:r w:rsidR="002B0C6B">
        <w:rPr>
          <w:color w:val="0000FF"/>
        </w:rPr>
        <w:t xml:space="preserve"> </w:t>
      </w:r>
      <w:r w:rsidR="00860E0E">
        <w:rPr>
          <w:color w:val="0000FF"/>
        </w:rPr>
        <w:t>21</w:t>
      </w:r>
      <w:r w:rsidR="00DD3ABC">
        <w:rPr>
          <w:color w:val="0000FF"/>
        </w:rPr>
        <w:t xml:space="preserve"> May</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860E0E">
        <w:rPr>
          <w:color w:val="0000FF"/>
        </w:rPr>
        <w:t>5</w:t>
      </w:r>
      <w:r w:rsidR="00A4192B">
        <w:rPr>
          <w:color w:val="0000FF"/>
        </w:rPr>
        <w:t>.</w:t>
      </w:r>
      <w:r w:rsidR="00860E0E">
        <w:rPr>
          <w:color w:val="0000FF"/>
        </w:rPr>
        <w:t>00</w:t>
      </w:r>
      <w:r w:rsidR="0048558F" w:rsidRPr="0048558F">
        <w:rPr>
          <w:color w:val="0000FF"/>
        </w:rPr>
        <w:t xml:space="preserve"> UTC</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E26BC0" w:rsidRDefault="00E26BC0" w:rsidP="0085007B">
      <w:pPr>
        <w:spacing w:after="0"/>
      </w:pPr>
      <w:r>
        <w:separator/>
      </w:r>
    </w:p>
  </w:endnote>
  <w:endnote w:type="continuationSeparator" w:id="0">
    <w:p w14:paraId="5853F8E9" w14:textId="77777777" w:rsidR="00E26BC0" w:rsidRDefault="00E26BC0"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E26BC0" w:rsidRDefault="00E26BC0" w:rsidP="0085007B">
      <w:pPr>
        <w:spacing w:after="0"/>
      </w:pPr>
      <w:r>
        <w:separator/>
      </w:r>
    </w:p>
  </w:footnote>
  <w:footnote w:type="continuationSeparator" w:id="0">
    <w:p w14:paraId="602D2098" w14:textId="77777777" w:rsidR="00E26BC0" w:rsidRDefault="00E26BC0"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808CD"/>
    <w:rsid w:val="00193AA6"/>
    <w:rsid w:val="001D46DB"/>
    <w:rsid w:val="001D54BB"/>
    <w:rsid w:val="001E411C"/>
    <w:rsid w:val="001F7D51"/>
    <w:rsid w:val="0021794E"/>
    <w:rsid w:val="0021798A"/>
    <w:rsid w:val="002273F1"/>
    <w:rsid w:val="00231B8C"/>
    <w:rsid w:val="00234C2E"/>
    <w:rsid w:val="00235A63"/>
    <w:rsid w:val="00254A52"/>
    <w:rsid w:val="002717B4"/>
    <w:rsid w:val="00277E48"/>
    <w:rsid w:val="00280F27"/>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148B0"/>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0E0E"/>
    <w:rsid w:val="00861465"/>
    <w:rsid w:val="0086469F"/>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014"/>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A6C"/>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471D2"/>
    <w:rsid w:val="00D50FB4"/>
    <w:rsid w:val="00D54D41"/>
    <w:rsid w:val="00D61690"/>
    <w:rsid w:val="00D73219"/>
    <w:rsid w:val="00D939C7"/>
    <w:rsid w:val="00D965C9"/>
    <w:rsid w:val="00DA099C"/>
    <w:rsid w:val="00DB63C4"/>
    <w:rsid w:val="00DC1FEF"/>
    <w:rsid w:val="00DD3ABC"/>
    <w:rsid w:val="00DD4E2B"/>
    <w:rsid w:val="00DE4566"/>
    <w:rsid w:val="00DE6833"/>
    <w:rsid w:val="00DF021C"/>
    <w:rsid w:val="00E104F3"/>
    <w:rsid w:val="00E11277"/>
    <w:rsid w:val="00E15131"/>
    <w:rsid w:val="00E26BC0"/>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3558E"/>
    <w:rsid w:val="00F421ED"/>
    <w:rsid w:val="00F43A67"/>
    <w:rsid w:val="00F45B1D"/>
    <w:rsid w:val="00F50CC5"/>
    <w:rsid w:val="00F57C08"/>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5E_Electronic_2021-05/INBOX/CCs/CC%232_2021-05-21_1300UTC/SA2%23145E_MUSIM_questions_CC_r04.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86</TotalTime>
  <Pages>13</Pages>
  <Words>6605</Words>
  <Characters>35805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05-20-0956_05-20-0628_05-20-0612_05-20-0611_05-20-</cp:lastModifiedBy>
  <cp:revision>4</cp:revision>
  <dcterms:created xsi:type="dcterms:W3CDTF">2021-05-24T04:40:00Z</dcterms:created>
  <dcterms:modified xsi:type="dcterms:W3CDTF">2021-05-24T10:40:00Z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